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549" w:rsidRDefault="00D90411">
      <w:r>
        <w:rPr>
          <w:noProof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029061BF" wp14:editId="75DFDE30">
                <wp:simplePos x="0" y="0"/>
                <wp:positionH relativeFrom="column">
                  <wp:posOffset>-2381250</wp:posOffset>
                </wp:positionH>
                <wp:positionV relativeFrom="paragraph">
                  <wp:posOffset>-419100</wp:posOffset>
                </wp:positionV>
                <wp:extent cx="10131490" cy="6491968"/>
                <wp:effectExtent l="0" t="0" r="22225" b="23495"/>
                <wp:wrapNone/>
                <wp:docPr id="811318715" name="Group 9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s:wsp>
                        <wps:cNvPr id="1119813540" name="Text Box 1119813540"/>
                        <wps:cNvSpPr txBox="1"/>
                        <wps:spPr>
                          <a:xfrm>
                            <a:off x="2889864" y="321869"/>
                            <a:ext cx="1986935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D90411" w:rsidRPr="002771A2" w:rsidRDefault="005F43F4" w:rsidP="00D9041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ال</w:t>
                              </w:r>
                              <w:r w:rsidR="00F15E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 xml:space="preserve">ملف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ال</w:t>
                              </w:r>
                              <w:r w:rsidR="00F15E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تعريفي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20716474" name="Group 973"/>
                        <wpg:cNvGrpSpPr/>
                        <wpg:grpSpPr>
                          <a:xfrm>
                            <a:off x="0" y="0"/>
                            <a:ext cx="10131490" cy="6491968"/>
                            <a:chOff x="0" y="0"/>
                            <a:chExt cx="10131490" cy="6491968"/>
                          </a:xfrm>
                        </wpg:grpSpPr>
                        <wpg:grpSp>
                          <wpg:cNvPr id="1685280510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1510600937" name="Rectangle 1510600937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87611650" name="Rectangle 587611650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42504890" name="Group 15"/>
                          <wpg:cNvGrpSpPr/>
                          <wpg:grpSpPr>
                            <a:xfrm>
                              <a:off x="0" y="5534025"/>
                              <a:ext cx="10131490" cy="957943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5259039" name="Rectangle 95259039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68489"/>
                              </a:solidFill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069438812" name="Rectangle 2069438812"/>
                            <wps:cNvSpPr/>
                            <wps:spPr>
                              <a:xfrm>
                                <a:off x="-903768" y="0"/>
                                <a:ext cx="5847907" cy="95794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68489"/>
                              </a:solidFill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536104600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2112292944" name="Oval 2112292944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02108089" name="Oval 1302108089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80300642" name="Oval 1080300642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2823720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878553336" name="Oval 1878553336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75478867" name="Oval 575478867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37066880" name="Oval 1637066880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854857020" name="Text Box 1854857020"/>
                          <wps:cNvSpPr txBox="1"/>
                          <wps:spPr>
                            <a:xfrm>
                              <a:off x="2990812" y="1733454"/>
                              <a:ext cx="4478020" cy="181937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90411" w:rsidRDefault="00394039" w:rsidP="00394039">
                                <w:pPr>
                                  <w:bidi w:val="0"/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  <w:t>قيادة التغيير</w:t>
                                </w:r>
                              </w:p>
                              <w:p w:rsidR="00394039" w:rsidRPr="002771A2" w:rsidRDefault="00394039" w:rsidP="00394039">
                                <w:pPr>
                                  <w:bidi w:val="0"/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  <w:t>في عصر التحول الرقمي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87768426" name="Group 22"/>
                          <wpg:cNvGrpSpPr/>
                          <wpg:grpSpPr>
                            <a:xfrm>
                              <a:off x="4419600" y="3952875"/>
                              <a:ext cx="1701240" cy="125988"/>
                              <a:chOff x="0" y="0"/>
                              <a:chExt cx="2658430" cy="196896"/>
                            </a:xfrm>
                            <a:solidFill>
                              <a:schemeClr val="bg1">
                                <a:lumMod val="65000"/>
                              </a:schemeClr>
                            </a:solidFill>
                          </wpg:grpSpPr>
                          <wps:wsp>
                            <wps:cNvPr id="892394987" name="Oval 892394987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43032223" name="Oval 194303222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0802636" name="Oval 1850802636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330529" name="Oval 19330529"/>
                            <wps:cNvSpPr/>
                            <wps:spPr>
                              <a:xfrm>
                                <a:off x="925854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5955551" name="Oval 65955551"/>
                            <wps:cNvSpPr/>
                            <wps:spPr>
                              <a:xfrm>
                                <a:off x="123299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165089" name="Oval 9165089"/>
                            <wps:cNvSpPr/>
                            <wps:spPr>
                              <a:xfrm>
                                <a:off x="154012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87825498" name="Oval 1987825498"/>
                            <wps:cNvSpPr/>
                            <wps:spPr>
                              <a:xfrm>
                                <a:off x="184726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51483890" name="Oval 1251483890"/>
                            <wps:cNvSpPr/>
                            <wps:spPr>
                              <a:xfrm>
                                <a:off x="2154398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0427983" name="Oval 80427983"/>
                            <wps:cNvSpPr/>
                            <wps:spPr>
                              <a:xfrm>
                                <a:off x="2461534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74" o:spid="_x0000_s1026" style="position:absolute;left:0;text-align:left;margin-left:-187.5pt;margin-top:-33pt;width:797.75pt;height:511.2pt;z-index:25201254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19813540" o:spid="_x0000_s1027" type="#_x0000_t202" style="position:absolute;left:28898;top:3218;width:19869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ZLzM0A&#10;AADjAAAADwAAAGRycy9kb3ducmV2LnhtbESPzU7DQAyE70h9h5WRuNFNCq1C2m1VRapACA79uXBz&#10;s24SkfWm2aUNPD0+IHG0PZ6Zb7EaXKsu1IfGs4F0nIAiLr1tuDJw2G/uM1AhIltsPZOBbwqwWo5u&#10;Fphbf+UtXXaxUmLCIUcDdYxdrnUoa3IYxr4jltvJ9w6jjH2lbY9XMXetniTJTDtsWBJq7Kioqfzc&#10;fTkDr8XmHbfHict+2uL57bTuzoePqTF3t8N6DirSEP/Ff98vVuqn6VOWPkwfhUKYZAF6+Qs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P+GS8zNAAAA4wAAAA8AAAAAAAAAAAAAAAAA&#10;mAIAAGRycy9kb3ducmV2LnhtbFBLBQYAAAAABAAEAPUAAACSAwAAAAA=&#10;" filled="f" stroked="f" strokeweight=".5pt">
                  <v:textbox>
                    <w:txbxContent>
                      <w:p w:rsidR="00D90411" w:rsidRPr="002771A2" w:rsidRDefault="005F43F4" w:rsidP="00D9041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ال</w:t>
                        </w:r>
                        <w:r w:rsidR="00F15E72"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 xml:space="preserve">ملف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ال</w:t>
                        </w:r>
                        <w:r w:rsidR="00F15E72"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تعريفي</w:t>
                        </w:r>
                      </w:p>
                    </w:txbxContent>
                  </v:textbox>
                </v:shape>
                <v:group id="Group 973" o:spid="_x0000_s1028" style="position:absolute;width:101314;height:64919" coordsize="101314,649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ebCiFsoA&#10;AADiAAAADwAAAAAAAAAAAAAAAACqAgAAZHJzL2Rvd25yZXYueG1sUEsFBgAAAAAEAAQA+gAAAKED&#10;AAAAAA==&#10;">
                  <v:group id="Group 15" o:spid="_x0000_s1029" style="position:absolute;top:2762;width:101314;height:5524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Dw1HQa&#10;zAAAAOMAAAAPAAAAAAAAAAAAAAAAAKoCAABkcnMvZG93bnJldi54bWxQSwUGAAAAAAQABAD6AAAA&#10;owMAAAAA&#10;">
                    <v:rect id="Rectangle 1510600937" o:spid="_x0000_s1030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Lrf8gA&#10;AADjAAAADwAAAGRycy9kb3ducmV2LnhtbERPS2vCQBC+F/oflin0Vne1rY/oKqUQ8FaNitchOyZp&#10;s7Mhu43RX98VCh7ne89i1dtadNT6yrGG4UCBIM6dqbjQsN+lL1MQPiAbrB2Thgt5WC0fHxaYGHfm&#10;LXVZKEQMYZ+ghjKEJpHS5yVZ9APXEEfu5FqLIZ5tIU2L5xhuazlSaiwtVhwbSmzos6T8J/u1Gt7S&#10;Q7rOLtfv/aywx+w66UZq86X181P/MQcRqA938b97beL896EaKzV7ncDtpwiAXP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7gut/yAAAAOMAAAAPAAAAAAAAAAAAAAAAAJgCAABk&#10;cnMvZG93bnJldi54bWxQSwUGAAAAAAQABAD1AAAAjQMAAAAA&#10;" fillcolor="#a5a5a5 [2092]" stroked="f" strokeweight="1pt"/>
                    <v:rect id="Rectangle 587611650" o:spid="_x0000_s1031" style="position:absolute;left:-9037;width:26093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yGskA&#10;AADiAAAADwAAAGRycy9kb3ducmV2LnhtbESPzWrCQBSF94W+w3AL3dVJRKONjiJCwF3bqHR7yVyT&#10;aOZOyIwx+vSdRcHl4fzxLdeDaURPnastK4hHEQjiwuqaSwWHffYxB+E8ssbGMim4k4P16vVliam2&#10;N/6hPvelCCPsUlRQed+mUrqiIoNuZFvi4J1sZ9AH2ZVSd3gL46aR4yhKpMGaw0OFLW0rKi751SiY&#10;ZMdsl98f58NnaX7zx6wfR99fSr2/DZsFCE+Df4b/2zutYDqfJXGcTANEQAo4IFd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hSyGskAAADiAAAADwAAAAAAAAAAAAAAAACYAgAA&#10;ZHJzL2Rvd25yZXYueG1sUEsFBgAAAAAEAAQA9QAAAI4DAAAAAA==&#10;" fillcolor="#a5a5a5 [2092]" stroked="f" strokeweight="1pt"/>
                  </v:group>
                  <v:group id="Group 15" o:spid="_x0000_s1032" style="position:absolute;top:55340;width:101314;height:9579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0s/NtcoA&#10;AADjAAAADwAAAAAAAAAAAAAAAACqAgAAZHJzL2Rvd25yZXYueG1sUEsFBgAAAAAEAAQA+gAAAKED&#10;AAAAAA==&#10;">
                    <v:rect id="Rectangle 95259039" o:spid="_x0000_s1033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dMd8sA&#10;AADhAAAADwAAAGRycy9kb3ducmV2LnhtbESPQUvDQBSE7wX/w/KE3pqNKS0mdlvUtqAQD0ZBvT2y&#10;z2ww+zbNrm38911B8DjMzDfMajPaThxp8K1jBVdJCoK4drrlRsHry352DcIHZI2dY1LwQx4264vJ&#10;CgvtTvxMxyo0IkLYF6jAhNAXUvrakEWfuJ44ep9usBiiHBqpBzxFuO1klqZLabHluGCwp3tD9Vf1&#10;bRXc0fKxev+o5M682Wy7fyrL7aFUano53t6ACDSG//Bf+0EryBfZIk/nOfw+im9Ars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dl0x3ywAAAOEAAAAPAAAAAAAAAAAAAAAAAJgC&#10;AABkcnMvZG93bnJldi54bWxQSwUGAAAAAAQABAD1AAAAkAMAAAAA&#10;" fillcolor="#168489" strokecolor="#168489" strokeweight="1pt"/>
                    <v:rect id="Rectangle 2069438812" o:spid="_x0000_s1034" style="position:absolute;left:-9037;width:5847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yCs8wA&#10;AADjAAAADwAAAGRycy9kb3ducmV2LnhtbESPQUvDQBSE70L/w/IK3uymUUKadlvUWlCIB1PBentk&#10;n9lg9m3Mrm38911B8DjMzDfMajPaThxp8K1jBfNZAoK4drrlRsHrfneVg/ABWWPnmBT8kIfNenKx&#10;wkK7E7/QsQqNiBD2BSowIfSFlL42ZNHPXE8cvQ83WAxRDo3UA54i3HYyTZJMWmw5Lhjs6d5Q/Vl9&#10;WwV3lD1Vh/dKPpg3m253z2W5/SqVupyOt0sQgcbwH/5rP2oFaZItbq7zfJ7C76f4B+T6D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8fyCs8wAAADjAAAADwAAAAAAAAAAAAAAAACY&#10;AgAAZHJzL2Rvd25yZXYueG1sUEsFBgAAAAAEAAQA9QAAAJEDAAAAAA==&#10;" fillcolor="#168489" strokecolor="#168489" strokeweight="1pt"/>
                  </v:group>
                  <v:group id="Group 18" o:spid="_x0000_s1035" style="position:absolute;left:43243;width:5724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CCgq7+&#10;zAAAAOMAAAAPAAAAAAAAAAAAAAAAAKoCAABkcnMvZG93bnJldi54bWxQSwUGAAAAAAQABAD6AAAA&#10;owMAAAAA&#10;">
                    <v:oval id="Oval 2112292944" o:spid="_x0000_s1036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semMoA&#10;AADjAAAADwAAAGRycy9kb3ducmV2LnhtbESPQWvCQBSE74L/YXlCb7rJIqLRVaSl0EILNlbPj+wz&#10;CWbfhuzWxH/fLRQ8DjPzDbPZDbYRN+p87VhDOktAEBfO1Fxq+D6+TpcgfEA22DgmDXfysNuORxvM&#10;jOv5i255KEWEsM9QQxVCm0npi4os+plriaN3cZ3FEGVXStNhH+G2kSpJFtJizXGhwpaeKyqu+Y/V&#10;cLheTvfz+0fyWbo+X/T2RSlz1PppMuzXIAIN4RH+b78ZDSpNlVqp1XwOf5/iH5Db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WLHpjKAAAA4wAAAA8AAAAAAAAAAAAAAAAAmAIA&#10;AGRycy9kb3ducmV2LnhtbFBLBQYAAAAABAAEAPUAAACPAwAAAAA=&#10;" filled="f" strokecolor="#168489" strokeweight="1pt">
                      <v:stroke joinstyle="miter"/>
                    </v:oval>
                    <v:oval id="Oval 1302108089" o:spid="_x0000_s1037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CBvccA&#10;AADjAAAADwAAAGRycy9kb3ducmV2LnhtbERP3WvCMBB/H/g/hBP2NhM7kK4aRRwDBxts9eP5aM62&#10;2FxKE2397xdB2OP9vm+xGmwjrtT52rGG6USBIC6cqbnUsN99vKQgfEA22DgmDTfysFqOnhaYGdfz&#10;L13zUIoYwj5DDVUIbSalLyqy6CeuJY7cyXUWQzy7UpoO+xhuG5koNZMWa44NFba0qag45xer4ed8&#10;OtyOn1/qu3R9Puvte5KYndbP42E9BxFoCP/ih3tr4vxXlUxVqtI3uP8UAZ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Qgb3HAAAA4wAAAA8AAAAAAAAAAAAAAAAAmAIAAGRy&#10;cy9kb3ducmV2LnhtbFBLBQYAAAAABAAEAPUAAACMAwAAAAA=&#10;" filled="f" strokecolor="#168489" strokeweight="1pt">
                      <v:stroke joinstyle="miter"/>
                    </v:oval>
                    <v:oval id="Oval 1080300642" o:spid="_x0000_s1038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ECFskA&#10;AADjAAAADwAAAGRycy9kb3ducmV2LnhtbESP3WrCQBCF7wu+wzJC7+quaRGJriKWgoUKNf5cD9kx&#10;CWZnQ3Y18e27QsHLmXPON2fmy97W4katrxxrGI8UCOLcmYoLDYf919sUhA/IBmvHpOFOHpaLwcsc&#10;U+M63tEtC4WIEPYpaihDaFIpfV6SRT9yDXHUzq61GOLYFtK02EW4rWWi1ERarDheKLGhdUn5Jbta&#10;Db+X8/F++v5R28J12aSzn0li9lq/DvvVDESgPjzN/+mNifXVVL1H6kcCj5/iAuTiD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NKECFskAAADjAAAADwAAAAAAAAAAAAAAAACYAgAA&#10;ZHJzL2Rvd25yZXYueG1sUEsFBgAAAAAEAAQA9QAAAI4DAAAAAA=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tOT1nyQAA&#10;AOIAAAAPAAAAAAAAAAAAAAAAAKoCAABkcnMvZG93bnJldi54bWxQSwUGAAAAAAQABAD6AAAAoAMA&#10;AAAA&#10;">
                    <v:oval id="Oval 1878553336" o:spid="_x0000_s1040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R6cgA&#10;AADjAAAADwAAAGRycy9kb3ducmV2LnhtbERPS2vCQBC+F/wPywi91U0TjCF1lVIRWqjQxsd5yI5J&#10;MDsbslsT/31XKPQ433uW69G04kq9aywreJ5FIIhLqxuuFBz226cMhPPIGlvLpOBGDtarycMSc20H&#10;/qZr4SsRQtjlqKD2vsuldGVNBt3MdsSBO9veoA9nX0nd4xDCTSvjKEqlwYZDQ40dvdVUXoofo+Dr&#10;cj7eTh+f0a6yQ5EOZhPHeq/U43R8fQHhafT/4j/3uw7zs0U2nydJksL9pwCAX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HNHpyAAAAOMAAAAPAAAAAAAAAAAAAAAAAJgCAABk&#10;cnMvZG93bnJldi54bWxQSwUGAAAAAAQABAD1AAAAjQMAAAAA&#10;" filled="f" strokecolor="#168489" strokeweight="1pt">
                      <v:stroke joinstyle="miter"/>
                    </v:oval>
                    <v:oval id="Oval 575478867" o:spid="_x0000_s1041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5h3soA&#10;AADiAAAADwAAAGRycy9kb3ducmV2LnhtbESPQWvCQBSE74X+h+UVvNWNQZMQXUUshRYstLF6fmSf&#10;STD7NmS3Jv77rlDocZiZb5jVZjStuFLvGssKZtMIBHFpdcOVgu/D63MGwnlkja1lUnAjB5v148MK&#10;c20H/qJr4SsRIOxyVFB73+VSurImg25qO+LgnW1v0AfZV1L3OAS4aWUcRYk02HBYqLGjXU3lpfgx&#10;Cj4v5+Pt9L6PPio7FMlgXuJYH5SaPI3bJQhPo/8P/7XftIJFupinWZakcL8U7oBc/w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h+Yd7KAAAA4gAAAA8AAAAAAAAAAAAAAAAAmAIA&#10;AGRycy9kb3ducmV2LnhtbFBLBQYAAAAABAAEAPUAAACPAwAAAAA=&#10;" filled="f" strokecolor="#168489" strokeweight="1pt">
                      <v:stroke joinstyle="miter"/>
                    </v:oval>
                    <v:oval id="Oval 1637066880" o:spid="_x0000_s1042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kTRsoA&#10;AADjAAAADwAAAGRycy9kb3ducmV2LnhtbESPQUvEMBCF74L/IYzgzU2sEEvd7CKKoKCgXfU8NLNt&#10;2WZSmrjt/nvnIHicmTfvvW+9XcKgjjSlPrKD65UBRdxE33Pr4HP3dFWCShnZ4xCZHJwowXZzfrbG&#10;yseZP+hY51aJCacKHXQ5j5XWqekoYFrFkVhu+zgFzDJOrfYTzmIeBl0YY3XAniWhw5EeOmoO9U9w&#10;8H7Yf52+X17NWxvn2s7hsSj8zrnLi+X+DlSmJf+L/76fvdS3N7fG2rIUCmGSBejN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85E0bKAAAA4wAAAA8AAAAAAAAAAAAAAAAAmAIA&#10;AGRycy9kb3ducmV2LnhtbFBLBQYAAAAABAAEAPUAAACPAwAAAAA=&#10;" filled="f" strokecolor="#168489" strokeweight="1pt">
                      <v:stroke joinstyle="miter"/>
                    </v:oval>
                  </v:group>
                  <v:shape id="Text Box 1854857020" o:spid="_x0000_s1043" type="#_x0000_t202" style="position:absolute;left:29908;top:17334;width:44780;height:18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E/VM0A&#10;AADjAAAADwAAAGRycy9kb3ducmV2LnhtbESPQU/CQBCF7yb8h82QeJOtjdWmsBDShGCMHkAu3obu&#10;0DZ2Z0t3heqvdw4mHmfmzXvvW6xG16kLDaH1bOB+loAirrxtuTZweN/c5aBCRLbYeSYD3xRgtZzc&#10;LLCw/so7uuxjrcSEQ4EGmhj7QutQNeQwzHxPLLeTHxxGGYda2wGvYu46nSbJo3bYsiQ02FPZUPW5&#10;/3IGXsrNG+6Oqct/unL7elr358NHZsztdFzPQUUa47/47/vZSv08e8izpyQVCmGSBejlL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FYxP1TNAAAA4wAAAA8AAAAAAAAAAAAAAAAA&#10;mAIAAGRycy9kb3ducmV2LnhtbFBLBQYAAAAABAAEAPUAAACSAwAAAAA=&#10;" filled="f" stroked="f" strokeweight=".5pt">
                    <v:textbox>
                      <w:txbxContent>
                        <w:p w:rsidR="00D90411" w:rsidRDefault="00394039" w:rsidP="00394039">
                          <w:pPr>
                            <w:bidi w:val="0"/>
                            <w:spacing w:line="240" w:lineRule="auto"/>
                            <w:jc w:val="center"/>
                            <w:rPr>
                              <w:rFonts w:ascii="Adobe Arabic" w:hAnsi="Adobe Arabic" w:cs="Adobe Arabic" w:hint="cs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</w:pPr>
                          <w:bookmarkStart w:id="1" w:name="_GoBack"/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  <w:t>قيادة التغيير</w:t>
                          </w:r>
                        </w:p>
                        <w:p w:rsidR="00394039" w:rsidRPr="002771A2" w:rsidRDefault="00394039" w:rsidP="00394039">
                          <w:pPr>
                            <w:bidi w:val="0"/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  <w:t>في عصر التحول الرقمي</w:t>
                          </w:r>
                          <w:bookmarkEnd w:id="1"/>
                        </w:p>
                      </w:txbxContent>
                    </v:textbox>
                  </v:shape>
                  <v:group id="Group 22" o:spid="_x0000_s1044" style="position:absolute;left:44196;top:39528;width:17012;height:1260" coordsize="26584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CqMWK3yQAA&#10;AOMAAAAPAAAAAAAAAAAAAAAAAKoCAABkcnMvZG93bnJldi54bWxQSwUGAAAAAAQABAD6AAAAoAMA&#10;AAAA&#10;">
                    <v:oval id="Oval 892394987" o:spid="_x0000_s1045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ieKcoA&#10;AADiAAAADwAAAGRycy9kb3ducmV2LnhtbESPQWvCQBSE74L/YXmCl1I3UdEkdRUtVHo1Wmhvj+xr&#10;Esy+DdlV4793CwWPw8x8w6w2vWnElTpXW1YQTyIQxIXVNZcKTseP1wSE88gaG8uk4E4ONuvhYIWZ&#10;tjc+0DX3pQgQdhkqqLxvMyldUZFBN7EtcfB+bWfQB9mVUnd4C3DTyGkULaTBmsNChS29V1Sc84tR&#10;8JW2eTzr63j583Iv3Hxr97vTt1LjUb99A+Gp98/wf/tTK0jS6Sydp8kS/i6FOyDX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loninKAAAA4gAAAA8AAAAAAAAAAAAAAAAAmAIA&#10;AGRycy9kb3ducmV2LnhtbFBLBQYAAAAABAAEAPUAAACPAwAAAAA=&#10;" filled="f" stroked="f" strokeweight="1pt">
                      <v:stroke joinstyle="miter"/>
                    </v:oval>
                    <v:oval id="Oval 1943032223" o:spid="_x0000_s1046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zUoMcA&#10;AADjAAAADwAAAGRycy9kb3ducmV2LnhtbERPS2vCQBC+F/oflin0InXzEFujq1hB8WpUsLchOyah&#10;2dmQ3Wr8964g9Djfe2aL3jTiQp2rLSuIhxEI4sLqmksFh/364wuE88gaG8uk4EYOFvPXlxlm2l55&#10;R5fclyKEsMtQQeV9m0npiooMuqFtiQN3tp1BH86ulLrDawg3jUyiaCwN1hwaKmxpVVHxm/8ZBcdJ&#10;m8dpX8efP4Nb4UZLu/k+nJR6f+uXUxCeev8vfrq3OsyfjNIoTZIkhcdPAQA5v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6M1KDHAAAA4wAAAA8AAAAAAAAAAAAAAAAAmAIAAGRy&#10;cy9kb3ducmV2LnhtbFBLBQYAAAAABAAEAPUAAACMAwAAAAA=&#10;" filled="f" stroked="f" strokeweight="1pt">
                      <v:stroke joinstyle="miter"/>
                    </v:oval>
                    <v:oval id="Oval 1850802636" o:spid="_x0000_s1047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CWa8gA&#10;AADjAAAADwAAAGRycy9kb3ducmV2LnhtbERPX2vCMBB/H+w7hBvsRTSpbrWrRtHBxl7XKbi3oznb&#10;suZSmqj12y8DYY/3+3/L9WBbcabeN441JBMFgrh0puFKw+7rbZyB8AHZYOuYNFzJw3p1f7fE3LgL&#10;f9K5CJWIIexz1FCH0OVS+rImi37iOuLIHV1vMcSzr6Tp8RLDbSunSqXSYsOxocaOXmsqf4qT1bB/&#10;6YpkNjTJ/Ht0Lf3Txr1vdwetHx+GzQJEoCH8i2/uDxPnZ88qU9N0lsLfTxEAufo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MJZryAAAAOMAAAAPAAAAAAAAAAAAAAAAAJgCAABk&#10;cnMvZG93bnJldi54bWxQSwUGAAAAAAQABAD1AAAAjQMAAAAA&#10;" filled="f" stroked="f" strokeweight="1pt">
                      <v:stroke joinstyle="miter"/>
                    </v:oval>
                    <v:oval id="Oval 19330529" o:spid="_x0000_s1048" style="position:absolute;left:9258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UCk8YA&#10;AADhAAAADwAAAGRycy9kb3ducmV2LnhtbERPTWvCQBC9C/0PyxR6Ed3EaGuiq9hCi1dThXobsmMS&#10;mp0N2a3Gf98VBI+P971c96YRZ+pcbVlBPI5AEBdW11wq2H9/juYgnEfW2FgmBVdysF49DZaYaXvh&#10;HZ1zX4oQwi5DBZX3bSalKyoy6Ma2JQ7cyXYGfYBdKXWHlxBuGjmJoldpsObQUGFLHxUVv/mfUXBI&#10;2zxO+jp+Ow6vhZtu7Nf7/kepl+d+swDhqfcP8d291WF+miTRbJLC7VGA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3UCk8YAAADhAAAADwAAAAAAAAAAAAAAAACYAgAAZHJz&#10;L2Rvd25yZXYueG1sUEsFBgAAAAAEAAQA9QAAAIsDAAAAAA==&#10;" filled="f" stroked="f" strokeweight="1pt">
                      <v:stroke joinstyle="miter"/>
                    </v:oval>
                    <v:oval id="Oval 65955551" o:spid="_x0000_s1049" style="position:absolute;left:12329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+A7MYA&#10;AADhAAAADwAAAGRycy9kb3ducmV2LnhtbERPy2rCQBTdF/yH4Ra6KTpJfdXUUVSouDUq6O6SuU2C&#10;mTshM2r8+44geHaH8+JM562pxJUaV1pWEPciEMSZ1SXnCva73+43COeRNVaWScGdHMxnnbcpJtre&#10;eEvX1OcilLBLUEHhfZ1I6bKCDLqerYmD9mcbgz7QJpe6wVsoN5X8iqKRNFhyWCiwplVB2Tm9GAWH&#10;SZ3G/baMx6fPe+YGC7te7o9Kfby3ix8Qnlr/Mj/TG61gNJwMA2J4PApv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v+A7MYAAADhAAAADwAAAAAAAAAAAAAAAACYAgAAZHJz&#10;L2Rvd25yZXYueG1sUEsFBgAAAAAEAAQA9QAAAIsDAAAAAA==&#10;" filled="f" stroked="f" strokeweight="1pt">
                      <v:stroke joinstyle="miter"/>
                    </v:oval>
                    <v:oval id="Oval 9165089" o:spid="_x0000_s1050" style="position:absolute;left:1540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r33MkA&#10;AADgAAAADwAAAGRycy9kb3ducmV2LnhtbESPQWvCQBSE7wX/w/KEXopuYls1MRuxhRavjQp6e2Sf&#10;STD7NmS3Gv99t1DocZiZb5hsPZhWXKl3jWUF8TQCQVxa3XClYL/7mCxBOI+ssbVMCu7kYJ2PHjJM&#10;tb3xF10LX4kAYZeigtr7LpXSlTUZdFPbEQfvbHuDPsi+krrHW4CbVs6iaC4NNhwWauzovabyUnwb&#10;BYekK+LnoYkXp6d76V429vNtf1TqcTxsViA8Df4//NfeagVJPH+Nlgn8HgpnQOY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Br33MkAAADgAAAADwAAAAAAAAAAAAAAAACYAgAA&#10;ZHJzL2Rvd25yZXYueG1sUEsFBgAAAAAEAAQA9QAAAI4DAAAAAA==&#10;" filled="f" stroked="f" strokeweight="1pt">
                      <v:stroke joinstyle="miter"/>
                    </v:oval>
                    <v:oval id="Oval 1987825498" o:spid="_x0000_s1051" style="position:absolute;left:1847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pV9swA&#10;AADjAAAADwAAAGRycy9kb3ducmV2LnhtbESPQU/CQBCF7yb8h82YeDGyLaC0lYWgCcarFRK8Tbpj&#10;29CdbborlH/vHEw8zrw3732z2oyuU2caQuvZQDpNQBFX3rZcG9h/7h4yUCEiW+w8k4ErBdisJzcr&#10;LKy/8Aedy1grCeFQoIEmxr7QOlQNOQxT3xOL9u0Hh1HGodZ2wIuEu07PkuRJO2xZGhrs6bWh6lT+&#10;OAOHvC/T+dimy6/7axUWW//2sj8ac3c7bp9BRRrjv/nv+t0Kfp4ts9njIhdo+UkWoNe/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EcpV9swAAADjAAAADwAAAAAAAAAAAAAAAACY&#10;AgAAZHJzL2Rvd25yZXYueG1sUEsFBgAAAAAEAAQA9QAAAJEDAAAAAA==&#10;" filled="f" stroked="f" strokeweight="1pt">
                      <v:stroke joinstyle="miter"/>
                    </v:oval>
                    <v:oval id="Oval 1251483890" o:spid="_x0000_s1052" style="position:absolute;left:21543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zYkswA&#10;AADjAAAADwAAAGRycy9kb3ducmV2LnhtbESPQU/CQBCF7yT8h82QeDGyLaCWykKQBMOVioneJt2x&#10;bezONt0Vyr93DiYcZ+bNe+9bbQbXqjP1ofFsIJ0moIhLbxuuDJze9w8ZqBCRLbaeycCVAmzW49EK&#10;c+svfKRzESslJhxyNFDH2OVah7Imh2HqO2K5ffveYZSxr7Tt8SLmrtWzJHnSDhuWhBo72tVU/hS/&#10;zsDHsivS+dCkz1/31zIstv7t9fRpzN1k2L6AijTEm/j/+2Cl/uwxXWTzbCkUwiQL0Os/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j5zYkswAAADjAAAADwAAAAAAAAAAAAAAAACY&#10;AgAAZHJzL2Rvd25yZXYueG1sUEsFBgAAAAAEAAQA9QAAAJEDAAAAAA==&#10;" filled="f" stroked="f" strokeweight="1pt">
                      <v:stroke joinstyle="miter"/>
                    </v:oval>
                    <v:oval id="Oval 80427983" o:spid="_x0000_s1053" style="position:absolute;left:24615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0kWskA&#10;AADhAAAADwAAAGRycy9kb3ducmV2LnhtbESPQWvCQBSE7wX/w/KEXopuolJjdBUtVLyaKujtkX0m&#10;wezbkN1q/PeuUOhxmJlvmMWqM7W4UesqywriYQSCOLe64kLB4ed7kIBwHlljbZkUPMjBatl7W2Cq&#10;7Z33dMt8IQKEXYoKSu+bVEqXl2TQDW1DHLyLbQ36INtC6hbvAW5qOYqiT2mw4rBQYkNfJeXX7Nco&#10;OM6aLB53VTw9fzxyN1nb7eZwUuq9363nIDx1/j/8195pBUk0GU1nyRhej8IbkMsn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fQ0kWskAAADhAAAADwAAAAAAAAAAAAAAAACYAgAA&#10;ZHJzL2Rvd25yZXYueG1sUEsFBgAAAAAEAAQA9QAAAI4DAAAAAA==&#10;" filled="f" stroked="f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E4514E" w:rsidRDefault="00E93EAD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5E1791">
          <w:headerReference w:type="default" r:id="rId9"/>
          <w:footerReference w:type="default" r:id="rId10"/>
          <w:pgSz w:w="11906" w:h="16838" w:code="9"/>
          <w:pgMar w:top="1440" w:right="1440" w:bottom="1440" w:left="1440" w:header="720" w:footer="397" w:gutter="0"/>
          <w:pgNumType w:start="0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2045312" behindDoc="1" locked="0" layoutInCell="1" allowOverlap="1" wp14:anchorId="3C8C90D3" wp14:editId="19C566BB">
            <wp:simplePos x="0" y="0"/>
            <wp:positionH relativeFrom="page">
              <wp:align>left</wp:align>
            </wp:positionH>
            <wp:positionV relativeFrom="paragraph">
              <wp:posOffset>2515870</wp:posOffset>
            </wp:positionV>
            <wp:extent cx="7561580" cy="4222697"/>
            <wp:effectExtent l="0" t="0" r="1270" b="6985"/>
            <wp:wrapNone/>
            <wp:docPr id="1608691370" name="Picture 1" descr="A yellow arrow pointing u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" descr="A yellow arrow pointing up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422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0F3F" w:rsidRDefault="00D80F3F" w:rsidP="00B37BEB">
      <w:pPr>
        <w:spacing w:line="276" w:lineRule="auto"/>
        <w:rPr>
          <w:sz w:val="40"/>
          <w:szCs w:val="44"/>
          <w:rtl/>
          <w:lang w:bidi="ar-SY"/>
        </w:rPr>
      </w:pPr>
    </w:p>
    <w:p w:rsidR="00FB756E" w:rsidRDefault="005F43F4" w:rsidP="00B37BEB">
      <w:pPr>
        <w:spacing w:line="276" w:lineRule="auto"/>
        <w:rPr>
          <w:sz w:val="40"/>
          <w:szCs w:val="44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5BD5E4E" wp14:editId="1CD7A58A">
                <wp:simplePos x="0" y="0"/>
                <wp:positionH relativeFrom="margin">
                  <wp:align>left</wp:align>
                </wp:positionH>
                <wp:positionV relativeFrom="paragraph">
                  <wp:posOffset>271780</wp:posOffset>
                </wp:positionV>
                <wp:extent cx="5150485" cy="672465"/>
                <wp:effectExtent l="0" t="0" r="0" b="0"/>
                <wp:wrapNone/>
                <wp:docPr id="1789379307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0485" cy="6724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F43F4" w:rsidRPr="00F01FA2" w:rsidRDefault="005F43F4" w:rsidP="005F43F4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lang w:bidi="ar-SY"/>
                              </w:rPr>
                            </w:pPr>
                            <w:r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دليل البرنامج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15BD5E4E" id="TextBox 34" o:spid="_x0000_s1054" type="#_x0000_t202" style="position:absolute;left:0;text-align:left;margin-left:0;margin-top:21.4pt;width:405.55pt;height:52.95pt;z-index:25203712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" filled="f" stroked="f">
                <v:textbox style="mso-fit-shape-to-text:t">
                  <w:txbxContent>
                    <w:p w14:paraId="07F8E694" w14:textId="77777777" w:rsidR="005F43F4" w:rsidRPr="00F01FA2" w:rsidRDefault="005F43F4" w:rsidP="005F43F4">
                      <w:pPr>
                        <w:bidi w:val="0"/>
                        <w:jc w:val="center"/>
                        <w:rPr>
                          <w:rFonts w:ascii="Adobe Arabic" w:eastAsia="GE Dinar One" w:hAnsi="Adobe Arabic" w:cs="Adobe Arabic"/>
                          <w:b/>
                          <w:bCs/>
                          <w:kern w:val="24"/>
                          <w:sz w:val="56"/>
                          <w:szCs w:val="56"/>
                          <w:lang w:bidi="ar-SY"/>
                        </w:rPr>
                      </w:pPr>
                      <w:r>
                        <w:rPr>
                          <w:rFonts w:ascii="Adobe Arabic" w:eastAsia="GE Dinar One" w:hAnsi="Adobe Arabic" w:cs="Adobe Arabic" w:hint="cs"/>
                          <w:b/>
                          <w:bCs/>
                          <w:kern w:val="24"/>
                          <w:sz w:val="56"/>
                          <w:szCs w:val="56"/>
                          <w:rtl/>
                          <w:lang w:bidi="ar-SY"/>
                        </w:rPr>
                        <w:t xml:space="preserve">دليل </w:t>
                      </w:r>
                      <w:r>
                        <w:rPr>
                          <w:rFonts w:ascii="Adobe Arabic" w:eastAsia="GE Dinar One" w:hAnsi="Adobe Arabic" w:cs="Adobe Arabic" w:hint="cs"/>
                          <w:b/>
                          <w:bCs/>
                          <w:kern w:val="24"/>
                          <w:sz w:val="56"/>
                          <w:szCs w:val="56"/>
                          <w:rtl/>
                          <w:lang w:bidi="ar-SY"/>
                        </w:rPr>
                        <w:t>البرنامج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:rsidR="00D80F3F" w:rsidRDefault="00D80F3F" w:rsidP="00D80F3F">
      <w:pPr>
        <w:rPr>
          <w:sz w:val="40"/>
          <w:szCs w:val="44"/>
          <w:rtl/>
          <w:lang w:bidi="ar-SY"/>
        </w:rPr>
      </w:pP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cs="Sakkal Majalla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2039168" behindDoc="0" locked="0" layoutInCell="1" allowOverlap="1" wp14:anchorId="17F65263" wp14:editId="25A33479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457200" cy="457200"/>
            <wp:effectExtent l="0" t="0" r="0" b="0"/>
            <wp:wrapSquare wrapText="bothSides"/>
            <wp:docPr id="1030" name="Picture 6" descr="Product description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026F3D81-2889-468D-B165-EC01062835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Product description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026F3D81-2889-468D-B165-EC010628357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وصف البرنامج:</w:t>
      </w:r>
    </w:p>
    <w:p w:rsidR="0046609B" w:rsidRPr="0046609B" w:rsidRDefault="00115DE7" w:rsidP="0046609B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برنامج تدريبي متخصص يركز على تطوير مهارات قيادة التغيير في عصر التحول الرقمي، ويزود المشاركين بالأدوات والاستراتيجيات اللازمة لقيادة مبادرات التغيير بنجاح وتحويل التحديات إلى فرص للنمو والتطور</w:t>
      </w:r>
      <w:r w:rsidR="0046609B" w:rsidRPr="0046609B">
        <w:rPr>
          <w:rFonts w:ascii="Sakkal Majalla" w:eastAsia="Times New Roman" w:hAnsi="Sakkal Majalla" w:cs="Sakkal Majalla"/>
          <w:b/>
          <w:bCs/>
          <w:color w:val="000000" w:themeColor="text1"/>
          <w:sz w:val="32"/>
        </w:rPr>
        <w:t>.</w:t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</w:p>
    <w:p w:rsid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40192" behindDoc="0" locked="0" layoutInCell="1" allowOverlap="1" wp14:anchorId="64C957AF" wp14:editId="2989C6FA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461645" cy="461645"/>
            <wp:effectExtent l="0" t="0" r="0" b="0"/>
            <wp:wrapSquare wrapText="bothSides"/>
            <wp:docPr id="36" name="Picture 8" descr="Import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322E969-E6AB-4FCD-8A78-1045E388D6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Import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322E969-E6AB-4FCD-8A78-1045E388D6F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" cy="46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أهمية البرنامج:</w:t>
      </w:r>
    </w:p>
    <w:p w:rsidR="00115DE7" w:rsidRPr="0046609B" w:rsidRDefault="00115DE7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</w:p>
    <w:p w:rsidR="00115DE7" w:rsidRPr="00115DE7" w:rsidRDefault="00115DE7" w:rsidP="00115DE7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مواكبة متطلبات التحول الرقمي المتسارع في بيئة الأعمال</w:t>
      </w:r>
    </w:p>
    <w:p w:rsidR="00115DE7" w:rsidRPr="00115DE7" w:rsidRDefault="00115DE7" w:rsidP="00115DE7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تقليل مقاومة التغيير وتحسين معدلات نجاح مبادرات التغيير المؤسسي</w:t>
      </w:r>
    </w:p>
    <w:p w:rsidR="00115DE7" w:rsidRPr="00115DE7" w:rsidRDefault="00115DE7" w:rsidP="00115DE7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تعزيز القدرة التنافسية للمؤسسات من خلال بناء ثقافة مرنة ومتكيفة</w:t>
      </w:r>
    </w:p>
    <w:p w:rsidR="00BE1898" w:rsidRPr="00BE1898" w:rsidRDefault="00115DE7" w:rsidP="00BE1898">
      <w:pPr>
        <w:spacing w:line="276" w:lineRule="auto"/>
        <w:jc w:val="both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تطوير قادة متمكنين من إدارة التغيير بكفاءة</w:t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41216" behindDoc="0" locked="0" layoutInCell="1" allowOverlap="1" wp14:anchorId="7947FDF2" wp14:editId="59E636B5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361950" cy="361950"/>
            <wp:effectExtent l="0" t="0" r="0" b="0"/>
            <wp:wrapSquare wrapText="bothSides"/>
            <wp:docPr id="55" name="Picture 10" descr="Target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6B02BB8-44EB-4A70-A85A-D6E6F2612F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Target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6B02BB8-44EB-4A70-A85A-D6E6F2612FE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الهدف العام:</w:t>
      </w:r>
    </w:p>
    <w:p w:rsidR="0046609B" w:rsidRDefault="00115DE7" w:rsidP="0046609B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</w:pPr>
      <w:bookmarkStart w:id="0" w:name="_Hlk183469448"/>
      <w:r w:rsidRPr="00115DE7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  <w:t>تمكين المشاركين من قيادة عمليات التغيير المؤسسي بفعالية في ظل التحول الرقمي، وبناء ثقافة تنظيمية داعمة للتغيير</w:t>
      </w:r>
      <w:bookmarkEnd w:id="0"/>
      <w:r w:rsidR="0046609B" w:rsidRPr="0046609B">
        <w:rPr>
          <w:rFonts w:ascii="Sakkal Majalla" w:hAnsi="Sakkal Majalla" w:cs="Sakkal Majalla"/>
          <w:b/>
          <w:bCs/>
          <w:color w:val="000000" w:themeColor="text1"/>
          <w:sz w:val="34"/>
          <w:szCs w:val="34"/>
        </w:rPr>
        <w:t>.</w:t>
      </w:r>
    </w:p>
    <w:p w:rsidR="0046609B" w:rsidRDefault="0046609B" w:rsidP="0046609B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</w:rPr>
      </w:pPr>
    </w:p>
    <w:p w:rsidR="0046609B" w:rsidRDefault="0046609B" w:rsidP="0046609B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  <w:sectPr w:rsidR="0046609B" w:rsidSect="005E1791">
          <w:headerReference w:type="default" r:id="rId15"/>
          <w:pgSz w:w="11906" w:h="16838" w:code="9"/>
          <w:pgMar w:top="1440" w:right="1440" w:bottom="1440" w:left="1440" w:header="720" w:footer="397" w:gutter="0"/>
          <w:pgNumType w:start="1"/>
          <w:cols w:space="720"/>
          <w:docGrid w:linePitch="381"/>
        </w:sectPr>
      </w:pP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lastRenderedPageBreak/>
        <w:drawing>
          <wp:anchor distT="0" distB="0" distL="114300" distR="114300" simplePos="0" relativeHeight="252042240" behindDoc="0" locked="0" layoutInCell="1" allowOverlap="1" wp14:anchorId="6FCD9917" wp14:editId="3D76F14E">
            <wp:simplePos x="0" y="0"/>
            <wp:positionH relativeFrom="margin">
              <wp:posOffset>5411470</wp:posOffset>
            </wp:positionH>
            <wp:positionV relativeFrom="paragraph">
              <wp:posOffset>0</wp:posOffset>
            </wp:positionV>
            <wp:extent cx="387067" cy="387067"/>
            <wp:effectExtent l="0" t="0" r="0" b="0"/>
            <wp:wrapSquare wrapText="bothSides"/>
            <wp:docPr id="1036" name="Picture 12" descr="Goal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AAC65D2-809B-40D1-8116-28405361734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Goal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AAC65D2-809B-40D1-8116-28405361734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67" cy="387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الأهداف التفصيلية:</w:t>
      </w:r>
    </w:p>
    <w:p w:rsidR="00115DE7" w:rsidRPr="00115DE7" w:rsidRDefault="00115DE7" w:rsidP="00BE1898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1. تطوير استراتيجيات فعالة لتغيير العقليات تجاه التغيير</w:t>
      </w:r>
    </w:p>
    <w:p w:rsidR="00115DE7" w:rsidRPr="00115DE7" w:rsidRDefault="00115DE7" w:rsidP="00BE1898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2. إتقان مهارات التواصل الاستراتيجي لدعم مبادرات التغيير</w:t>
      </w:r>
    </w:p>
    <w:p w:rsidR="00115DE7" w:rsidRPr="00115DE7" w:rsidRDefault="00115DE7" w:rsidP="00BE1898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3. اكتساب مهارات بناء وقيادة فرق عمل ديناميكية</w:t>
      </w:r>
    </w:p>
    <w:p w:rsidR="00115DE7" w:rsidRPr="00115DE7" w:rsidRDefault="00115DE7" w:rsidP="00BE1898">
      <w:p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4. تعلم آليات تحويل الثقافة التنظيمية نحو المرونة والابتكار</w:t>
      </w:r>
    </w:p>
    <w:p w:rsidR="0046609B" w:rsidRPr="0046609B" w:rsidRDefault="00115DE7" w:rsidP="00BE1898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5. تطوير خطط عمل متكاملة لإدارة التغيير الرقمي</w:t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43264" behindDoc="0" locked="0" layoutInCell="1" allowOverlap="1" wp14:anchorId="1714112F" wp14:editId="77E3F55D">
            <wp:simplePos x="0" y="0"/>
            <wp:positionH relativeFrom="margin">
              <wp:posOffset>5295097</wp:posOffset>
            </wp:positionH>
            <wp:positionV relativeFrom="paragraph">
              <wp:posOffset>367665</wp:posOffset>
            </wp:positionV>
            <wp:extent cx="431820" cy="431820"/>
            <wp:effectExtent l="0" t="0" r="6350" b="6350"/>
            <wp:wrapSquare wrapText="bothSides"/>
            <wp:docPr id="1038" name="Picture 14" descr="Potential customers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B70B8E1-B741-4ABC-BF9D-2EA395D15B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Potential customers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B70B8E1-B741-4ABC-BF9D-2EA395D15BB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20" cy="43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الفئة المستهدفة:</w:t>
      </w:r>
    </w:p>
    <w:p w:rsidR="00115DE7" w:rsidRPr="00115DE7" w:rsidRDefault="00115DE7" w:rsidP="00115DE7">
      <w:pPr>
        <w:numPr>
          <w:ilvl w:val="0"/>
          <w:numId w:val="7"/>
        </w:num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المدراء التنفيذيون</w:t>
      </w:r>
    </w:p>
    <w:p w:rsidR="00115DE7" w:rsidRPr="00115DE7" w:rsidRDefault="00115DE7" w:rsidP="00115DE7">
      <w:pPr>
        <w:numPr>
          <w:ilvl w:val="0"/>
          <w:numId w:val="7"/>
        </w:num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قادة التغيير المؤسسي</w:t>
      </w:r>
    </w:p>
    <w:p w:rsidR="00115DE7" w:rsidRPr="00115DE7" w:rsidRDefault="00115DE7" w:rsidP="00115DE7">
      <w:pPr>
        <w:numPr>
          <w:ilvl w:val="0"/>
          <w:numId w:val="7"/>
        </w:num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مدراء الموارد البشرية</w:t>
      </w:r>
    </w:p>
    <w:p w:rsidR="00115DE7" w:rsidRPr="00115DE7" w:rsidRDefault="00115DE7" w:rsidP="00115DE7">
      <w:pPr>
        <w:numPr>
          <w:ilvl w:val="0"/>
          <w:numId w:val="7"/>
        </w:num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مدراء التطوير المؤسسي</w:t>
      </w:r>
    </w:p>
    <w:p w:rsidR="00115DE7" w:rsidRPr="00115DE7" w:rsidRDefault="00115DE7" w:rsidP="00115DE7">
      <w:pPr>
        <w:numPr>
          <w:ilvl w:val="0"/>
          <w:numId w:val="7"/>
        </w:numPr>
        <w:spacing w:line="276" w:lineRule="auto"/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قادة المشاريع الاستراتيجية</w:t>
      </w:r>
    </w:p>
    <w:p w:rsidR="0046609B" w:rsidRPr="0046609B" w:rsidRDefault="00115DE7" w:rsidP="00115DE7">
      <w:pPr>
        <w:numPr>
          <w:ilvl w:val="0"/>
          <w:numId w:val="7"/>
        </w:num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15DE7">
        <w:rPr>
          <w:rFonts w:ascii="Sakkal Majalla" w:eastAsia="Times New Roman" w:hAnsi="Sakkal Majalla" w:cs="Sakkal Majalla"/>
          <w:b/>
          <w:bCs/>
          <w:color w:val="000000" w:themeColor="text1"/>
          <w:sz w:val="32"/>
          <w:rtl/>
        </w:rPr>
        <w:t>- مدراء التحول الرقمي</w:t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44288" behindDoc="0" locked="0" layoutInCell="1" allowOverlap="1" wp14:anchorId="7F48E0F3" wp14:editId="29EAC756">
            <wp:simplePos x="0" y="0"/>
            <wp:positionH relativeFrom="margin">
              <wp:posOffset>5339715</wp:posOffset>
            </wp:positionH>
            <wp:positionV relativeFrom="paragraph">
              <wp:posOffset>426720</wp:posOffset>
            </wp:positionV>
            <wp:extent cx="362310" cy="362310"/>
            <wp:effectExtent l="0" t="0" r="0" b="0"/>
            <wp:wrapSquare wrapText="bothSides"/>
            <wp:docPr id="1040" name="Picture 16" descr="Back in time 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1F7F293-3B7F-4C93-94FE-D9205BF27D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 descr="Back in time 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1F7F293-3B7F-4C93-94FE-D9205BF27D4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10" cy="36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مدة البرنامج:</w:t>
      </w:r>
    </w:p>
    <w:p w:rsidR="0046609B" w:rsidRPr="0046609B" w:rsidRDefault="00115DE7" w:rsidP="0046609B">
      <w:pPr>
        <w:shd w:val="clear" w:color="auto" w:fill="F2F2F2" w:themeFill="background1" w:themeFillShade="F2"/>
        <w:spacing w:line="240" w:lineRule="auto"/>
        <w:jc w:val="center"/>
        <w:rPr>
          <w:rFonts w:ascii="Adobe Arabic" w:hAnsi="Adobe Arabic" w:cs="Adobe Arabic"/>
          <w:bCs/>
          <w:color w:val="0D0D0D" w:themeColor="text1" w:themeTint="F2"/>
          <w:sz w:val="48"/>
          <w:szCs w:val="48"/>
          <w:rtl/>
        </w:rPr>
      </w:pPr>
      <w:r w:rsidRPr="00115DE7">
        <w:rPr>
          <w:rFonts w:ascii="Adobe Arabic" w:hAnsi="Adobe Arabic" w:cs="Adobe Arabic"/>
          <w:b/>
          <w:color w:val="0D0D0D" w:themeColor="text1" w:themeTint="F2"/>
          <w:sz w:val="48"/>
          <w:szCs w:val="48"/>
          <w:rtl/>
        </w:rPr>
        <w:t>يوم واحد، 5 ساعات تدريبية</w:t>
      </w:r>
    </w:p>
    <w:p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</w:rPr>
      </w:pPr>
    </w:p>
    <w:p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:rsidR="0046609B" w:rsidRDefault="0046609B" w:rsidP="00DF73E5">
      <w:pPr>
        <w:rPr>
          <w:sz w:val="40"/>
          <w:szCs w:val="44"/>
          <w:rtl/>
          <w:lang w:bidi="ar-SY"/>
        </w:rPr>
        <w:sectPr w:rsidR="0046609B" w:rsidSect="005E1791">
          <w:headerReference w:type="default" r:id="rId19"/>
          <w:footerReference w:type="default" r:id="rId20"/>
          <w:pgSz w:w="11906" w:h="16838" w:code="9"/>
          <w:pgMar w:top="1440" w:right="1440" w:bottom="1440" w:left="1440" w:header="720" w:footer="397" w:gutter="0"/>
          <w:pgNumType w:start="1"/>
          <w:cols w:space="720"/>
          <w:docGrid w:linePitch="381"/>
        </w:sectPr>
      </w:pPr>
    </w:p>
    <w:p w:rsidR="00CF7647" w:rsidRDefault="00CF7647" w:rsidP="00DF73E5">
      <w:pPr>
        <w:rPr>
          <w:sz w:val="40"/>
          <w:szCs w:val="44"/>
          <w:rtl/>
          <w:lang w:bidi="ar-SY"/>
        </w:rPr>
      </w:pPr>
    </w:p>
    <w:p w:rsidR="00CF7647" w:rsidRDefault="005F43F4" w:rsidP="00DF73E5">
      <w:pPr>
        <w:rPr>
          <w:sz w:val="40"/>
          <w:szCs w:val="44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EEDE7DD" wp14:editId="77E4D6E8">
                <wp:simplePos x="0" y="0"/>
                <wp:positionH relativeFrom="margin">
                  <wp:align>left</wp:align>
                </wp:positionH>
                <wp:positionV relativeFrom="paragraph">
                  <wp:posOffset>102235</wp:posOffset>
                </wp:positionV>
                <wp:extent cx="5150485" cy="672465"/>
                <wp:effectExtent l="0" t="0" r="0" b="0"/>
                <wp:wrapNone/>
                <wp:docPr id="203773869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0485" cy="6724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F43F4" w:rsidRPr="00F01FA2" w:rsidRDefault="005F43F4" w:rsidP="005958B4">
                            <w:pPr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lang w:bidi="ar-SY"/>
                              </w:rPr>
                            </w:pPr>
                            <w:r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محتويات البرنامج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5" type="#_x0000_t202" style="position:absolute;left:0;text-align:left;margin-left:0;margin-top:8.05pt;width:405.55pt;height:52.95pt;z-index:2520350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" filled="f" stroked="f">
                <v:textbox style="mso-fit-shape-to-text:t">
                  <w:txbxContent>
                    <w:p w:rsidR="005F43F4" w:rsidRPr="00F01FA2" w:rsidRDefault="005F43F4" w:rsidP="005958B4">
                      <w:pPr>
                        <w:jc w:val="center"/>
                        <w:rPr>
                          <w:rFonts w:ascii="Adobe Arabic" w:eastAsia="GE Dinar One" w:hAnsi="Adobe Arabic" w:cs="Adobe Arabic"/>
                          <w:b/>
                          <w:bCs/>
                          <w:kern w:val="24"/>
                          <w:sz w:val="56"/>
                          <w:szCs w:val="56"/>
                          <w:lang w:bidi="ar-SY"/>
                        </w:rPr>
                      </w:pPr>
                      <w:r>
                        <w:rPr>
                          <w:rFonts w:ascii="Adobe Arabic" w:eastAsia="GE Dinar One" w:hAnsi="Adobe Arabic" w:cs="Adobe Arabic" w:hint="cs"/>
                          <w:b/>
                          <w:bCs/>
                          <w:kern w:val="24"/>
                          <w:sz w:val="56"/>
                          <w:szCs w:val="56"/>
                          <w:rtl/>
                          <w:lang w:bidi="ar-SY"/>
                        </w:rPr>
                        <w:t>محتويات البرنامج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F7647" w:rsidRDefault="00CF7647" w:rsidP="00820E6E">
      <w:pPr>
        <w:rPr>
          <w:sz w:val="40"/>
          <w:szCs w:val="44"/>
          <w:rtl/>
          <w:lang w:bidi="ar-SY"/>
        </w:rPr>
      </w:pPr>
    </w:p>
    <w:p w:rsidR="00DC2CFD" w:rsidRDefault="00DC2CFD" w:rsidP="00DF73E5">
      <w:pPr>
        <w:rPr>
          <w:sz w:val="40"/>
          <w:szCs w:val="44"/>
          <w:lang w:bidi="ar-SY"/>
        </w:rPr>
      </w:pPr>
    </w:p>
    <w:p w:rsidR="00F15E72" w:rsidRPr="00DC2CFD" w:rsidRDefault="00F15E72" w:rsidP="00DF73E5">
      <w:pPr>
        <w:rPr>
          <w:sz w:val="40"/>
          <w:szCs w:val="44"/>
          <w:rtl/>
          <w:lang w:bidi="ar-SY"/>
        </w:rPr>
      </w:pPr>
    </w:p>
    <w:p w:rsidR="00DC2CFD" w:rsidRPr="00F15E72" w:rsidRDefault="00F15E72" w:rsidP="00F15E72">
      <w:pPr>
        <w:rPr>
          <w:sz w:val="40"/>
          <w:szCs w:val="44"/>
          <w:lang w:val="en-GB" w:bidi="ar-SY"/>
        </w:rPr>
      </w:pPr>
      <w:r w:rsidRPr="00F15E72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21158961" wp14:editId="524414E5">
                <wp:extent cx="5603875" cy="3725780"/>
                <wp:effectExtent l="0" t="0" r="0" b="8255"/>
                <wp:docPr id="77" name="Group 76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12737AC7-EF23-9FBF-C0F8-5E97AA9D92C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3875" cy="3725780"/>
                          <a:chOff x="0" y="0"/>
                          <a:chExt cx="5603875" cy="3725780"/>
                        </a:xfrm>
                      </wpg:grpSpPr>
                      <wpg:grpSp>
                        <wpg:cNvPr id="1031000455" name="Group 1031000455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4CC9A1C9-4189-1110-BF2A-8FC975B6DD13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03875" cy="3725780"/>
                            <a:chOff x="0" y="0"/>
                            <a:chExt cx="5603875" cy="3725780"/>
                          </a:xfrm>
                        </wpg:grpSpPr>
                        <wpg:grpSp>
                          <wpg:cNvPr id="944829208" name="Group 944829208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EA444665-C9AE-9347-9E95-E1270593BF4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5603875" cy="956658"/>
                              <a:chOff x="0" y="0"/>
                              <a:chExt cx="6195007" cy="1058205"/>
                            </a:xfrm>
                          </wpg:grpSpPr>
                          <wpg:grpSp>
                            <wpg:cNvPr id="1486617104" name="Group 1486617104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BB38026-CE2E-77C3-9BA2-1D968BB76290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0"/>
                                <a:ext cx="2880307" cy="1058205"/>
                                <a:chOff x="3314700" y="0"/>
                                <a:chExt cx="2880307" cy="1058205"/>
                              </a:xfrm>
                            </wpg:grpSpPr>
                            <wpg:grpSp>
                              <wpg:cNvPr id="2019759158" name="Group 2019759158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CCC4DA6-7937-331D-FC63-29D66FEA2F88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0"/>
                                  <a:ext cx="2880307" cy="1043772"/>
                                  <a:chOff x="3314700" y="0"/>
                                  <a:chExt cx="5178229" cy="1221740"/>
                                </a:xfrm>
                              </wpg:grpSpPr>
                              <wps:wsp>
                                <wps:cNvPr id="1727443525" name="Rectangle 1727443525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9FD38970-9E48-A2D4-2AFA-94546A3857D7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238433750" name="Rectangle 1238433750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7C66B981-ED96-9AE3-E77D-F5C3FDF0AAC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118987777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2A50373-77E8-EB19-BEA3-3C0A9C69E211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41628"/>
                                  <a:ext cx="931348" cy="875367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دليل المدرب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360726204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92FB854-CB09-EDA3-A41C-F97D4699B945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58605"/>
                                  <a:ext cx="790128" cy="9996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115DE7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53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965597079" name="Group 1965597079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89731A7-2203-63C9-3633-873B36332795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0"/>
                                <a:ext cx="2880307" cy="1043772"/>
                                <a:chOff x="0" y="0"/>
                                <a:chExt cx="2880307" cy="1043772"/>
                              </a:xfrm>
                            </wpg:grpSpPr>
                            <wpg:grpSp>
                              <wpg:cNvPr id="1891350486" name="Group 1891350486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BBDF90C7-3A87-2BB1-A3E1-26FBEB52381A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0"/>
                                  <a:ext cx="2880307" cy="1043772"/>
                                  <a:chOff x="0" y="0"/>
                                  <a:chExt cx="5178229" cy="1221740"/>
                                </a:xfrm>
                              </wpg:grpSpPr>
                              <wps:wsp>
                                <wps:cNvPr id="1658189048" name="Rectangle 1658189048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46DD3C3-70B0-0AAF-4C6E-39ECC7B5BBC0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759236804" name="Rectangle 1759236804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BA333FD5-1813-9641-F4C0-2F1F59AAD322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607026983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DCDE87E0-337A-3295-9B60-B6D13891A5B7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1022920" y="41628"/>
                                  <a:ext cx="961309" cy="71580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دليل المتدرب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567884432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8EDCDEE2-7637-DEA4-B954-D5484E46FDB0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6" y="58601"/>
                                  <a:ext cx="790128" cy="931788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115DE7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51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03680565" name="Group 1103680565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DCF714BD-4200-F248-5396-41AD55DB9D52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1391085"/>
                              <a:ext cx="5603875" cy="943610"/>
                              <a:chOff x="0" y="1391085"/>
                              <a:chExt cx="6195007" cy="1043772"/>
                            </a:xfrm>
                          </wpg:grpSpPr>
                          <wpg:grpSp>
                            <wpg:cNvPr id="467501776" name="Group 467501776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946B5CD9-F573-FD13-5315-806A9F88F3A1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1391085"/>
                                <a:ext cx="2880307" cy="1043772"/>
                                <a:chOff x="3314700" y="1391085"/>
                                <a:chExt cx="2880307" cy="1043772"/>
                              </a:xfrm>
                            </wpg:grpSpPr>
                            <wpg:grpSp>
                              <wpg:cNvPr id="1752924626" name="Group 1752924626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0A0E883-B7CC-D979-47EE-2FECD9E6D20B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1391085"/>
                                  <a:ext cx="2880307" cy="1043772"/>
                                  <a:chOff x="3314700" y="1391085"/>
                                  <a:chExt cx="5178229" cy="1221740"/>
                                </a:xfrm>
                              </wpg:grpSpPr>
                              <wps:wsp>
                                <wps:cNvPr id="647792843" name="Rectangle 647792843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02ED36DC-2387-A59C-71EA-FC1867AC727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1391085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527714436" name="Rectangle 527714436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72EE6705-0212-CF7E-6F0A-1C667BCFFA5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1391085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247129949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3A3DED9-779E-8519-2A12-922FF88F31DC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1432713"/>
                                  <a:ext cx="931348" cy="875367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شرائح عرض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592591818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E36FE6EF-D786-21EB-9DC6-B644DAC88F71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1449589"/>
                                  <a:ext cx="790128" cy="87872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115DE7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50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شريحة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302049869" name="Group 1302049869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C041DB8-1284-8A42-3999-AACFFE68DBCF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1391085"/>
                                <a:ext cx="2880307" cy="1043772"/>
                                <a:chOff x="0" y="1391085"/>
                                <a:chExt cx="2880307" cy="1043772"/>
                              </a:xfrm>
                            </wpg:grpSpPr>
                            <wpg:grpSp>
                              <wpg:cNvPr id="1233874905" name="Group 1233874905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FE701C1-FFBB-1267-EF3D-0C3D328E8522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1391085"/>
                                  <a:ext cx="2880307" cy="1043772"/>
                                  <a:chOff x="0" y="1391085"/>
                                  <a:chExt cx="5178229" cy="1221740"/>
                                </a:xfrm>
                              </wpg:grpSpPr>
                              <wps:wsp>
                                <wps:cNvPr id="184297653" name="Rectangle 184297653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8CDFC5D3-0FD3-A627-8136-86D1F4318AA5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1391085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8426272" name="Rectangle 18426272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1A2A4D62-DB42-83D8-3227-E4BBA3852D74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1391085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913159564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5002F877-B12D-8BB0-9289-0625FE253EBE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1053637" y="1632997"/>
                                  <a:ext cx="961309" cy="71580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ورقة عمل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66251744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43ED9BAA-8278-737A-50E6-FBEF869729AF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6" y="1449589"/>
                                  <a:ext cx="790128" cy="93140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115DE7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2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22343205" name="Group 722343205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D5839A48-2A29-9673-F3BC-C0ECDB5560BE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2782170"/>
                              <a:ext cx="5603875" cy="943610"/>
                              <a:chOff x="0" y="2782170"/>
                              <a:chExt cx="6195007" cy="1043772"/>
                            </a:xfrm>
                          </wpg:grpSpPr>
                          <wpg:grpSp>
                            <wpg:cNvPr id="1199809832" name="Group 1199809832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99D74BCF-6F1B-D9B3-706C-0B268A68641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2782170"/>
                                <a:ext cx="2880307" cy="1043772"/>
                                <a:chOff x="3314700" y="2782170"/>
                                <a:chExt cx="2880307" cy="1043772"/>
                              </a:xfrm>
                            </wpg:grpSpPr>
                            <wpg:grpSp>
                              <wpg:cNvPr id="342887738" name="Group 342887738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67873AB-7784-B5B4-0098-84F7DD7120E9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2782170"/>
                                  <a:ext cx="2880307" cy="1043772"/>
                                  <a:chOff x="3314700" y="2782170"/>
                                  <a:chExt cx="5178229" cy="1221740"/>
                                </a:xfrm>
                              </wpg:grpSpPr>
                              <wps:wsp>
                                <wps:cNvPr id="866528566" name="Rectangle 866528566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39552F2-ACE8-AEAD-A815-8DCE422DE440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278217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346325422" name="Rectangle 1346325422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E7D5B380-F4C6-E412-5D42-D2B336F6C437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278217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583764458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63246B60-7768-7BFA-5928-F1A3E23C447E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3053399"/>
                                  <a:ext cx="931348" cy="573496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استمارة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987315354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4EE478E-63E9-93C9-5EE7-8142AA56F654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2840577"/>
                                  <a:ext cx="790128" cy="941326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5958B4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5 صفحات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256796124" name="Group 1256796124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1F63FA0-1556-D05D-2A6D-3DB2D3872229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2782170"/>
                                <a:ext cx="2880307" cy="1043772"/>
                                <a:chOff x="0" y="2782170"/>
                                <a:chExt cx="2880307" cy="1043772"/>
                              </a:xfrm>
                            </wpg:grpSpPr>
                            <wpg:grpSp>
                              <wpg:cNvPr id="1292361600" name="Group 1292361600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8979397-B74A-7F52-1C2F-62663041FC44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2782170"/>
                                  <a:ext cx="2880307" cy="1043772"/>
                                  <a:chOff x="0" y="2782170"/>
                                  <a:chExt cx="5178229" cy="1221740"/>
                                </a:xfrm>
                              </wpg:grpSpPr>
                              <wps:wsp>
                                <wps:cNvPr id="364697199" name="Rectangle 364697199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EE224D67-BCED-8C32-77FA-DBF56C82794C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278217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5047986" name="Rectangle 15047986">
                                  <a:extLst>
                                    <a:ext uri="{FF2B5EF4-FFF2-40B4-BE49-F238E27FC236}">
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15A62C3-11A3-13AD-F547-A0053118C9EA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278217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714783996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B90D0A3-2FAC-31B3-6253-DF9F1B8962B7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974555" y="2949292"/>
                                  <a:ext cx="1175928" cy="74438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F15E72" w:rsidRDefault="00F15E72" w:rsidP="00F15E72">
                                    <w:pPr>
                                      <w:spacing w:line="216" w:lineRule="auto"/>
                                      <w:jc w:val="center"/>
                                      <w:rPr>
                                        <w:rFonts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lang w:bidi="ar-EG"/>
                                      </w:rPr>
                                    </w:pPr>
                                    <w:r>
                                      <w:rPr>
                                        <w:rFonts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  <w:lang w:bidi="ar-EG"/>
                                      </w:rPr>
                                      <w:t>اختبار قبلي وبعدي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824189744" name="TextBox 7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E963FE0-7469-4F48-5ABB-9BC967700B72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5" y="2840775"/>
                                  <a:ext cx="790128" cy="42524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215068312" name="Picture 1215068312" descr="Training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5DFDAE7F-EC8F-3A46-4167-C57DD5AB2D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343" y="187670"/>
                            <a:ext cx="606020" cy="6060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869935" name="Picture 124869935" descr="Book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6E184EF-8254-E332-EB23-C088F61CD11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8808" y="72210"/>
                            <a:ext cx="730424" cy="7304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177648" name="Picture 234177648" descr="Presentation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3302BBB2-376B-2552-94C7-E52902E0FAB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5519" y="1588524"/>
                            <a:ext cx="609668" cy="6096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3917362" name="Picture 1093917362" descr="Document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718B4109-1509-52E6-31D9-28A90A277D9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7892" y="1540703"/>
                            <a:ext cx="647119" cy="647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5386706" name="Picture 565386706" descr="Exam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47741173-DB1C-3588-4319-872A573A1EF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0651" y="2930843"/>
                            <a:ext cx="671708" cy="6717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9973710" name="Picture 419973710" descr="Search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3D1ACA1-D3F2-C72F-7E45-68B21574B4B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2227" y="2934724"/>
                            <a:ext cx="714733" cy="7147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6" o:spid="_x0000_s1056" style="width:441.25pt;height:293.35pt;mso-position-horizontal-relative:char;mso-position-vertical-relative:line" coordsize="56038,37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">
                <v:group id="Group 1031000455" o:spid="_x0000_s1057" style="position:absolute;width:56038;height:37257" coordsize="56038,37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/YyXccAAADj&#10;AAAADwAAAAAAAAAAAAAAAACqAgAAZHJzL2Rvd25yZXYueG1sUEsFBgAAAAAEAAQA+gAAAJ4DAAAA&#10;AA==&#10;">
                  <v:group id="Group 944829208" o:spid="_x0000_s1058" style="position:absolute;width:56038;height:9566" coordsize="61950,105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5jV6LIAAAA&#10;4gAAAA8AAAAAAAAAAAAAAAAAqgIAAGRycy9kb3ducmV2LnhtbFBLBQYAAAAABAAEAPoAAACfAwAA&#10;AAA=&#10;">
                    <v:group id="Group 1486617104" o:spid="_x0000_s1059" style="position:absolute;left:33147;width:28803;height:10582" coordorigin="33147" coordsize="28803,105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Q0csjIAAAA&#10;4wAAAA8AAAAAAAAAAAAAAAAAqgIAAGRycy9kb3ducmV2LnhtbFBLBQYAAAAABAAEAPoAAACfAwAA&#10;AAA=&#10;">
                      <v:group id="Group 2019759158" o:spid="_x0000_s1060" style="position:absolute;left:33147;width:28803;height:10437" coordorigin="33147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YBXxzyQAA&#10;AOMAAAAPAAAAAAAAAAAAAAAAAKoCAABkcnMvZG93bnJldi54bWxQSwUGAAAAAAQABAD6AAAAoAMA&#10;AAAA&#10;">
                        <v:rect id="Rectangle 1727443525" o:spid="_x0000_s1061" style="position:absolute;left:33147;width:51782;height:122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lp9scA&#10;AADjAAAADwAAAGRycy9kb3ducmV2LnhtbERPX0vDMBB/F/wO4QTfXGrtOq1NhzgEkb1skz0fza0t&#10;bS41ybr67Y0g+Hi//1euZzOIiZzvLCu4XyQgiGurO24UfB7e7h5B+ICscbBMCr7Jw7q6viqx0PbC&#10;O5r2oRExhH2BCtoQxkJKX7dk0C/sSBy5k3UGQzxdI7XDSww3g0yTJJcGO44NLY702lLd789Gwbb5&#10;yCnr3XHz9OVO/ZT3dKwTpW5v5pdnEIHm8C/+c7/rOH+VrrLsYZku4fenCICs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JafbHAAAA4wAAAA8AAAAAAAAAAAAAAAAAmAIAAGRy&#10;cy9kb3ducmV2LnhtbFBLBQYAAAAABAAEAPUAAACMAwAAAAA=&#10;" fillcolor="#a5a5a5 [2092]" stroked="f" strokeweight="1pt">
                          <v:fill opacity="49087f"/>
                        </v:rect>
                        <v:rect id="Rectangle 1238433750" o:spid="_x0000_s1062" style="position:absolute;left:70705;width:14205;height:122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fYgcwA&#10;AADjAAAADwAAAGRycy9kb3ducmV2LnhtbESPQU/DMAyF70j8h8hI3Fi6lo1Rlk0T06QJ9cLYxNVq&#10;TFtonKoJbfn3+IDE0fbze+9bbyfXqoH60Hg2MJ8loIhLbxuuDJzfDncrUCEiW2w9k4EfCrDdXF+t&#10;Mbd+5FcaTrFSYsIhRwN1jF2udShrchhmviOW24fvHUYZ+0rbHkcxd61Ok2SpHTYsCTV29FxT+XX6&#10;dgY+w7543+2PF34Jy2J4HA/popgbc3sz7Z5ARZriv/jv+2ilfpqt7rPsYSEUwiQL0Jt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DhfYgcwAAADjAAAADwAAAAAAAAAAAAAAAACY&#10;AgAAZHJzL2Rvd25yZXYueG1sUEsFBgAAAAAEAAQA9QAAAJEDAAAAAA==&#10;" fillcolor="#168489" stroked="f" strokeweight="1pt">
                          <v:fill opacity="49087f"/>
                        </v:rect>
                      </v:group>
                      <v:shape id="TextBox 7" o:spid="_x0000_s1063" type="#_x0000_t202" style="position:absolute;left:43675;top:416;width:9314;height:8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4Z58kA&#10;AADjAAAADwAAAGRycy9kb3ducmV2LnhtbERP0WrCQBB8F/oPxxb6pncprY2pp5QWoU8VUxV8W3Jr&#10;EprbC7nTxL/3CoLztjs7Mzvz5WAbcabO1441JBMFgrhwpuZSw/Z3NU5B+IBssHFMGi7kYbl4GM0x&#10;M67nDZ3zUIpowj5DDVUIbSalLyqy6CeuJY7c0XUWQxy7UpoO+2huG/ms1FRarDkmVNjSZ0XFX36y&#10;GnY/x8P+Ra3LL/va9m5Qku1Mav30OHy8gwg0hPvxTf1t4vtJks7Stwj47xQXIBd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374Z58kAAADjAAAADwAAAAAAAAAAAAAAAACYAgAA&#10;ZHJzL2Rvd25yZXYueG1sUEsFBgAAAAAEAAQA9QAAAI4DAAAAAA==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دليل المدرب</w:t>
                              </w:r>
                            </w:p>
                          </w:txbxContent>
                        </v:textbox>
                      </v:shape>
                      <v:shape id="TextBox 7" o:spid="_x0000_s1064" type="#_x0000_t202" style="position:absolute;left:53856;top:586;width:7901;height:99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6a8scA&#10;AADjAAAADwAAAGRycy9kb3ducmV2LnhtbERPS2vCQBC+C/0Pywi96a6pjRpdpVQKPbX4BG9DdkxC&#10;s7Mhu5r033cLhR7ne89q09ta3Kn1lWMNk7ECQZw7U3Gh4Xh4G81B+IBssHZMGr7Jw2b9MFhhZlzH&#10;O7rvQyFiCPsMNZQhNJmUPi/Joh+7hjhyV9daDPFsC2la7GK4rWWiVCotVhwbSmzotaT8a3+zGk4f&#10;18t5qj6LrX1uOtcryXYhtX4c9i9LEIH68C/+c7+bOP8pVbMkTdQUfn+KA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OmvLHAAAA4wAAAA8AAAAAAAAAAAAAAAAAmAIAAGRy&#10;cy9kb3ducmV2LnhtbFBLBQYAAAAABAAEAPUAAACMAwAAAAA=&#10;" filled="f" stroked="f">
                        <v:textbox>
                          <w:txbxContent>
                            <w:p w:rsidR="00F15E72" w:rsidRDefault="00115DE7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53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  <v:group id="Group 1965597079" o:spid="_x0000_s1065" style="position:absolute;width:28803;height:10437;flip:x" coordsize="28803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XyawMcAAADj&#10;AAAADwAAAAAAAAAAAAAAAACqAgAAZHJzL2Rvd25yZXYueG1sUEsFBgAAAAAEAAQA+gAAAJ4DAAAA&#10;AA==&#10;">
                      <v:group id="Group 1891350486" o:spid="_x0000_s1066" style="position:absolute;width:28803;height:10437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0PjaTIAAAA&#10;4wAAAA8AAAAAAAAAAAAAAAAAqgIAAGRycy9kb3ducmV2LnhtbFBLBQYAAAAABAAEAPoAAACfAwAA&#10;AAA=&#10;">
                        <v:rect id="Rectangle 1658189048" o:spid="_x0000_s1067" style="position:absolute;width:51782;height:122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8lockA&#10;AADjAAAADwAAAGRycy9kb3ducmV2LnhtbESPQU/DMAyF70j7D5GRuLFkaFRdWTZNICSEuDDQzlbj&#10;tVUbpyShK/8eH5A42u/5vc/b/ewHNVFMXWALq6UBRVwH13Fj4fPj+bYElTKywyEwWfihBPvd4mqL&#10;lQsXfqfpmBslIZwqtNDmPFZap7olj2kZRmLRziF6zDLGRruIFwn3g74zptAeO5aGFkd6bKnuj9/e&#10;wlvzWtC6j6enzVc891PR06k21t5cz4cHUJnm/G/+u35xgl/cl6tyY9YCLT/JAvTu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G8lockAAADjAAAADwAAAAAAAAAAAAAAAACYAgAA&#10;ZHJzL2Rvd25yZXYueG1sUEsFBgAAAAAEAAQA9QAAAI4DAAAAAA==&#10;" fillcolor="#a5a5a5 [2092]" stroked="f" strokeweight="1pt">
                          <v:fill opacity="49087f"/>
                        </v:rect>
                        <v:rect id="Rectangle 1759236804" o:spid="_x0000_s1068" style="position:absolute;left:37558;width:14205;height:122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/SBMkA&#10;AADjAAAADwAAAGRycy9kb3ducmV2LnhtbERPS2vCQBC+C/0PyxR6041pjZq6ilQEKbnUB70O2WmS&#10;Njsbstsk/vuuIPQ433tWm8HUoqPWVZYVTCcRCOLc6ooLBefTfrwA4TyyxtoyKbiSg836YbTCVNue&#10;P6g7+kKEEHYpKii9b1IpXV6SQTexDXHgvmxr0IezLaRusQ/hppZxFCXSYMWhocSG3krKf46/RsG3&#10;22Wf293hwu8uybplv49n2VSpp8dh+wrC0+D/xXf3QYf589kyfk4W0QvcfgoAyPU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+k/SBMkAAADjAAAADwAAAAAAAAAAAAAAAACYAgAA&#10;ZHJzL2Rvd25yZXYueG1sUEsFBgAAAAAEAAQA9QAAAI4DAAAAAA==&#10;" fillcolor="#168489" stroked="f" strokeweight="1pt">
                          <v:fill opacity="49087f"/>
                        </v:rect>
                      </v:group>
                      <v:shape id="TextBox 7" o:spid="_x0000_s1069" type="#_x0000_t202" style="position:absolute;left:10229;top:416;width:9613;height:7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JLPckA&#10;AADiAAAADwAAAGRycy9kb3ducmV2LnhtbESPQWvCQBSE70L/w/IK3nS3tkZNXaVUhJ6URi309sg+&#10;k9Ds25BdTfrvu4LQ4zAz3zDLdW9rcaXWV441PI0VCOLcmYoLDcfDdjQH4QOywdoxafglD+vVw2CJ&#10;qXEdf9I1C4WIEPYpaihDaFIpfV6SRT92DXH0zq61GKJsC2la7CLc1nKiVCItVhwXSmzovaT8J7tY&#10;Dafd+fvrRe2LjZ02neuVZLuQWg8f+7dXEIH68B++tz+MhkTN1CRZzJ/hdineAbn6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eJLPckAAADiAAAADwAAAAAAAAAAAAAAAACYAgAA&#10;ZHJzL2Rvd25yZXYueG1sUEsFBgAAAAAEAAQA9QAAAI4DAAAAAA==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دليل المتدرب</w:t>
                              </w:r>
                            </w:p>
                          </w:txbxContent>
                        </v:textbox>
                      </v:shape>
                      <v:shape id="TextBox 7" o:spid="_x0000_s1070" type="#_x0000_t202" style="position:absolute;left:20709;top:586;width:7901;height:9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ONfsoA&#10;AADiAAAADwAAAGRycy9kb3ducmV2LnhtbESPQWvCQBSE70L/w/IKvemuNtoYXaW0FDwptVXw9sg+&#10;k9Ds25DdmvjvuwXB4zAz3zDLdW9rcaHWV441jEcKBHHuTMWFhu+vj2EKwgdkg7Vj0nAlD+vVw2CJ&#10;mXEdf9JlHwoRIewz1FCG0GRS+rwki37kGuLonV1rMUTZFtK02EW4reVEqZm0WHFcKLGht5Lyn/2v&#10;1XDYnk/HRO2KdzttOtcryXYutX567F8XIAL14R6+tTdGw3T2kqZJ8jyB/0vxDsjVH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RjjX7KAAAA4gAAAA8AAAAAAAAAAAAAAAAAmAIA&#10;AGRycy9kb3ducmV2LnhtbFBLBQYAAAAABAAEAPUAAACPAwAAAAA=&#10;" filled="f" stroked="f">
                        <v:textbox>
                          <w:txbxContent>
                            <w:p w:rsidR="00F15E72" w:rsidRDefault="00115DE7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51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03680565" o:spid="_x0000_s1071" style="position:absolute;top:13910;width:56038;height:9436" coordorigin=",13910" coordsize="61950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SFNWrIAAAA&#10;4wAAAA8AAAAAAAAAAAAAAAAAqgIAAGRycy9kb3ducmV2LnhtbFBLBQYAAAAABAAEAPoAAACfAwAA&#10;AAA=&#10;">
                    <v:group id="Group 467501776" o:spid="_x0000_s1072" style="position:absolute;left:33147;top:13910;width:28803;height:10438" coordorigin="33147,13910" coordsize="28803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D1PQsDL&#10;AAAA4gAAAA8AAAAAAAAAAAAAAAAAqgIAAGRycy9kb3ducmV2LnhtbFBLBQYAAAAABAAEAPoAAACi&#10;AwAAAAA=&#10;">
                      <v:group id="Group 1752924626" o:spid="_x0000_s1073" style="position:absolute;left:33147;top:13910;width:28803;height:10438" coordorigin="33147,13910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NUsVMyQAA&#10;AOMAAAAPAAAAAAAAAAAAAAAAAKoCAABkcnMvZG93bnJldi54bWxQSwUGAAAAAAQABAD6AAAAoAMA&#10;AAAA&#10;">
                        <v:rect id="Rectangle 647792843" o:spid="_x0000_s1074" style="position:absolute;left:33147;top:13910;width:51782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nHFskA&#10;AADiAAAADwAAAGRycy9kb3ducmV2LnhtbESPQWvCQBSE74X+h+UJvdWNNkRNXUUsBZFemhbPj+wz&#10;Ccm+TXe3Mf33rlDwOMzMN8x6O5pODOR8Y1nBbJqAIC6tbrhS8P31/rwE4QOyxs4yKfgjD9vN48Ma&#10;c20v/ElDESoRIexzVFCH0OdS+rImg35qe+Lona0zGKJ0ldQOLxFuOjlPkkwabDgu1NjTvqayLX6N&#10;go/qmFHautPb6sed2yFr6VQmSj1Nxt0riEBjuIf/2wetIEsXi9V8mb7A7VK8A3Jz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sJnHFskAAADiAAAADwAAAAAAAAAAAAAAAACYAgAA&#10;ZHJzL2Rvd25yZXYueG1sUEsFBgAAAAAEAAQA9QAAAI4DAAAAAA==&#10;" fillcolor="#a5a5a5 [2092]" stroked="f" strokeweight="1pt">
                          <v:fill opacity="49087f"/>
                        </v:rect>
                        <v:rect id="Rectangle 527714436" o:spid="_x0000_s1075" style="position:absolute;left:70705;top:13910;width:14205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4Y5csA&#10;AADiAAAADwAAAGRycy9kb3ducmV2LnhtbESPQWvCQBSE7wX/w/IKvdVNUo2auopUBCm51Fa8PrKv&#10;SWr2bchuk/TfdwtCj8PMfMOst6NpRE+dqy0riKcRCOLC6ppLBR/vh8clCOeRNTaWScEPOdhuJndr&#10;zLQd+I36ky9FgLDLUEHlfZtJ6YqKDLqpbYmD92k7gz7IrpS6wyHATSOTKEqlwZrDQoUtvVRUXE/f&#10;RsGX2+eX3f545leX5v1qOCTzPFbq4X7cPYPwNPr/8K191ArmyWIRz2ZPKfxdCndAbn4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ifhjlywAAAOIAAAAPAAAAAAAAAAAAAAAAAJgC&#10;AABkcnMvZG93bnJldi54bWxQSwUGAAAAAAQABAD1AAAAkAMAAAAA&#10;" fillcolor="#168489" stroked="f" strokeweight="1pt">
                          <v:fill opacity="49087f"/>
                        </v:rect>
                      </v:group>
                      <v:shape id="TextBox 7" o:spid="_x0000_s1076" type="#_x0000_t202" style="position:absolute;left:43675;top:14327;width:9314;height:8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1tOckA&#10;AADiAAAADwAAAGRycy9kb3ducmV2LnhtbESPzWrDMBCE74W8g9hAb40U4zaxGyWElEJPLfmF3BZr&#10;Y5taK2OpsfP2UaHQ4zAz3zCL1WAbcaXO1441TCcKBHHhTM2lhsP+/WkOwgdkg41j0nAjD6vl6GGB&#10;uXE9b+m6C6WIEPY5aqhCaHMpfVGRRT9xLXH0Lq6zGKLsSmk67CPcNjJR6kVarDkuVNjSpqLie/dj&#10;NRw/L+dTqr7KN/vc9m5Qkm0mtX4cD+tXEIGG8B/+a38YDUk6myZZlmbweyneAbm8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9l1tOckAAADiAAAADwAAAAAAAAAAAAAAAACYAgAA&#10;ZHJzL2Rvd25yZXYueG1sUEsFBgAAAAAEAAQA9QAAAI4DAAAAAA==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شرائح عرض</w:t>
                              </w:r>
                            </w:p>
                          </w:txbxContent>
                        </v:textbox>
                      </v:shape>
                      <v:shape id="TextBox 7" o:spid="_x0000_s1077" type="#_x0000_t202" style="position:absolute;left:53856;top:14495;width:7901;height:87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Qn9sYA&#10;AADiAAAADwAAAGRycy9kb3ducmV2LnhtbERPyWrDMBC9B/oPYgq9JZJDHWIncggphZ5ashV6G6zx&#10;QqyRsdTY/fvqUOjx8fbtbrKduNPgW8cakoUCQVw603Kt4XJ+na9B+IBssHNMGn7Iw654mG0xN27k&#10;I91PoRYxhH2OGpoQ+lxKXzZk0S9cTxy5yg0WQ4RDLc2AYwy3nVwqtZIWW44NDfZ0aKi8nb6thut7&#10;9fX5rD7qF5v2o5uUZJtJrZ8ep/0GRKAp/Iv/3G9GQ5ot0yxZJ3FzvBTvgC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Qn9sYAAADiAAAADwAAAAAAAAAAAAAAAACYAgAAZHJz&#10;L2Rvd25yZXYueG1sUEsFBgAAAAAEAAQA9QAAAIsDAAAAAA==&#10;" filled="f" stroked="f">
                        <v:textbox>
                          <w:txbxContent>
                            <w:p w:rsidR="00F15E72" w:rsidRDefault="00115DE7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50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شريحة</w:t>
                              </w:r>
                            </w:p>
                          </w:txbxContent>
                        </v:textbox>
                      </v:shape>
                    </v:group>
                    <v:group id="Group 1302049869" o:spid="_x0000_s1078" style="position:absolute;top:13910;width:28803;height:10438;flip:x" coordorigin=",13910" coordsize="28803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rCUVxgAAAOMA&#10;AAAPAAAAAAAAAAAAAAAAAKoCAABkcnMvZG93bnJldi54bWxQSwUGAAAAAAQABAD6AAAAnQMAAAAA&#10;">
                      <v:group id="Group 1233874905" o:spid="_x0000_s1079" style="position:absolute;top:13910;width:28803;height:10438" coordorigin=",13910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C4+mipyQAA&#10;AOMAAAAPAAAAAAAAAAAAAAAAAKoCAABkcnMvZG93bnJldi54bWxQSwUGAAAAAAQABAD6AAAAoAMA&#10;AAAA&#10;">
                        <v:rect id="Rectangle 184297653" o:spid="_x0000_s1080" style="position:absolute;top:13910;width:51782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zoLMYA&#10;AADiAAAADwAAAGRycy9kb3ducmV2LnhtbERPXWvCMBR9F/Yfwh3sbaY6V7UaZWwMZPhiFZ8vzbUt&#10;bW66JKvdv1+EgY+H873eDqYVPTlfW1YwGScgiAuray4VnI6fzwsQPiBrbC2Tgl/ysN08jNaYaXvl&#10;A/V5KEUMYZ+hgiqELpPSFxUZ9GPbEUfuYp3BEKErpXZ4jeGmldMkSaXBmmNDhR29V1Q0+Y9RsC+/&#10;Upo17vyx/HaXpk8bOheJUk+Pw9sKRKAh3MX/7p2O8xez6XKevr7A7VLEI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zoLMYAAADiAAAADwAAAAAAAAAAAAAAAACYAgAAZHJz&#10;L2Rvd25yZXYueG1sUEsFBgAAAAAEAAQA9QAAAIsDAAAAAA==&#10;" fillcolor="#a5a5a5 [2092]" stroked="f" strokeweight="1pt">
                          <v:fill opacity="49087f"/>
                        </v:rect>
                        <v:rect id="Rectangle 18426272" o:spid="_x0000_s1081" style="position:absolute;left:37558;top:13910;width:14205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2bgcYA&#10;AADhAAAADwAAAGRycy9kb3ducmV2LnhtbERPXUvDMBR9F/YfwhV8c+mC62ZdNsbGYEhfVhVfL821&#10;rTY3pcna+u+NIPh4ON+b3WRbMVDvG8caFvMEBHHpTMOVhteX0/0ahA/IBlvHpOGbPOy2s5sNZsaN&#10;fKGhCJWIIewz1FCH0GVS+rImi37uOuLIfbjeYoiwr6TpcYzhtpUqSVJpseHYUGNHh5rKr+JqNXz6&#10;Y/6+P57f+Nmn+fA4ntQyX2h9dzvtn0AEmsK/+M99NnH++kGlaqXg91GE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2bgcYAAADhAAAADwAAAAAAAAAAAAAAAACYAgAAZHJz&#10;L2Rvd25yZXYueG1sUEsFBgAAAAAEAAQA9QAAAIsDAAAAAA==&#10;" fillcolor="#168489" stroked="f" strokeweight="1pt">
                          <v:fill opacity="49087f"/>
                        </v:rect>
                      </v:group>
                      <v:shape id="TextBox 7" o:spid="_x0000_s1082" type="#_x0000_t202" style="position:absolute;left:10536;top:16329;width:9613;height:7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azscA&#10;AADjAAAADwAAAGRycy9kb3ducmV2LnhtbERPX2vCMBB/H/gdwg32NpM6K2s1ijgGe9pQp+Db0Zxt&#10;WXMpTWbrtzeDgY/3+3+L1WAbcaHO1441JGMFgrhwpuZSw/f+/fkVhA/IBhvHpOFKHlbL0cMCc+N6&#10;3tJlF0oRQ9jnqKEKoc2l9EVFFv3YtcSRO7vOYohnV0rTYR/DbSMnSs2kxZpjQ4UtbSoqfna/VsPh&#10;83w6TtVX+WbTtneDkmwzqfXT47Cegwg0hLv43/1h4vwseUnSLJ1N4e+nCI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BWs7HAAAA4wAAAA8AAAAAAAAAAAAAAAAAmAIAAGRy&#10;cy9kb3ducmV2LnhtbFBLBQYAAAAABAAEAPUAAACMAwAAAAA=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ورقة عمل</w:t>
                              </w:r>
                            </w:p>
                          </w:txbxContent>
                        </v:textbox>
                      </v:shape>
                      <v:shape id="TextBox 7" o:spid="_x0000_s1083" type="#_x0000_t202" style="position:absolute;left:20709;top:14495;width:7901;height:93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v8OcUA&#10;AADiAAAADwAAAGRycy9kb3ducmV2LnhtbERPXWvCMBR9F/Yfwh34polSu60aRZSBTxu6Kezt0lzb&#10;YnNTmszWf78MBB8P53ux6m0trtT6yrGGyViBIM6dqbjQ8P31PnoF4QOywdoxabiRh9XyabDAzLiO&#10;93Q9hELEEPYZaihDaDIpfV6SRT92DXHkzq61GCJsC2la7GK4reVUqVRarDg2lNjQpqT8cvi1Go4f&#10;559Toj6LrZ01neuVZPsmtR4+9+s5iEB9eIjv7p2J89N0Opu8JAn8X4oY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m/w5xQAAAOIAAAAPAAAAAAAAAAAAAAAAAJgCAABkcnMv&#10;ZG93bnJldi54bWxQSwUGAAAAAAQABAD1AAAAigMAAAAA&#10;" filled="f" stroked="f">
                        <v:textbox>
                          <w:txbxContent>
                            <w:p w:rsidR="00F15E72" w:rsidRDefault="00115DE7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2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722343205" o:spid="_x0000_s1084" style="position:absolute;top:27821;width:56038;height:9436" coordorigin=",27821" coordsize="61950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CmetDfL&#10;AAAA4gAAAA8AAAAAAAAAAAAAAAAAqgIAAGRycy9kb3ducmV2LnhtbFBLBQYAAAAABAAEAPoAAACi&#10;AwAAAAA=&#10;">
                    <v:group id="Group 1199809832" o:spid="_x0000_s1085" style="position:absolute;left:33147;top:27821;width:28803;height:10438" coordorigin="33147,27821" coordsize="28803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eH+zzIAAAA&#10;4wAAAA8AAAAAAAAAAAAAAAAAqgIAAGRycy9kb3ducmV2LnhtbFBLBQYAAAAABAAEAPoAAACfAwAA&#10;AAA=&#10;">
                      <v:group id="Group 342887738" o:spid="_x0000_s1086" style="position:absolute;left:33147;top:27821;width:28803;height:10438" coordorigin="33147,27821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/fl9vIAAAA&#10;4gAAAA8AAAAAAAAAAAAAAAAAqgIAAGRycy9kb3ducmV2LnhtbFBLBQYAAAAABAAEAPoAAACfAwAA&#10;AAA=&#10;">
                        <v:rect id="Rectangle 866528566" o:spid="_x0000_s1087" style="position:absolute;left:33147;top:27821;width:51782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Y0MsgA&#10;AADiAAAADwAAAGRycy9kb3ducmV2LnhtbESPQWvCQBSE74X+h+UJ3upGqUuaukppKYh4qS2eH9ln&#10;EpJ9m+5uY/z3riD0OMzMN8xqM9pODORD41jDfJaBIC6dabjS8PP9+ZSDCBHZYOeYNFwowGb9+LDC&#10;wrgzf9FwiJVIEA4Faqhj7AspQ1mTxTBzPXHyTs5bjEn6ShqP5wS3nVxkmZIWG04LNfb0XlPZHv6s&#10;hn21U/Tc+uPHy68/tYNq6VhmWk8n49sriEhj/A/f21ujIVdquciXSsHtUroDcn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FjQyyAAAAOIAAAAPAAAAAAAAAAAAAAAAAJgCAABk&#10;cnMvZG93bnJldi54bWxQSwUGAAAAAAQABAD1AAAAjQMAAAAA&#10;" fillcolor="#a5a5a5 [2092]" stroked="f" strokeweight="1pt">
                          <v:fill opacity="49087f"/>
                        </v:rect>
                        <v:rect id="Rectangle 1346325422" o:spid="_x0000_s1088" style="position:absolute;left:70705;top:27821;width:14205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F9sgA&#10;AADjAAAADwAAAGRycy9kb3ducmV2LnhtbERPX2vCMBB/H+w7hBvsbaZGLa4zikwEGX3RTfZ6NLe2&#10;W3MpTWzrt18GAx/v9/9Wm9E2oqfO1441TCcJCOLCmZpLDR/v+6clCB+QDTaOScOVPGzW93crzIwb&#10;+Ej9KZQihrDPUEMVQptJ6YuKLPqJa4kj9+U6iyGeXSlNh0MMt41USZJKizXHhgpbeq2o+DldrIZv&#10;v8s/t7vDmd98mvfPw14t8qnWjw/j9gVEoDHcxP/ug4nzZ/N0phZzpeDvpwiAXP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MYX2yAAAAOMAAAAPAAAAAAAAAAAAAAAAAJgCAABk&#10;cnMvZG93bnJldi54bWxQSwUGAAAAAAQABAD1AAAAjQMAAAAA&#10;" fillcolor="#168489" stroked="f" strokeweight="1pt">
                          <v:fill opacity="49087f"/>
                        </v:rect>
                      </v:group>
                      <v:shape id="TextBox 7" o:spid="_x0000_s1089" type="#_x0000_t202" style="position:absolute;left:43675;top:30533;width:9314;height:57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ASlMsA&#10;AADjAAAADwAAAGRycy9kb3ducmV2LnhtbESPT0/DMAzF70h8h8hIu7GE0ZZRlk0T0yROIMYfiZvV&#10;eG1F41RNtpZvjw9IHO33/N7Pq83kO3WmIbaBLdzMDSjiKriWawvvb/vrJaiYkB12gcnCD0XYrC8v&#10;Vli6MPIrnQ+pVhLCsUQLTUp9qXWsGvIY56EnFu0YBo9JxqHWbsBRwn2nF8YU2mPL0tBgT48NVd+H&#10;k7fw8Xz8+szMS73zeT+GyWj299ra2dW0fQCVaEr/5r/rJyf4+fL2rsiyXKDlJ1mAXv8C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Q0BKUywAAAOMAAAAPAAAAAAAAAAAAAAAAAJgC&#10;AABkcnMvZG93bnJldi54bWxQSwUGAAAAAAQABAD1AAAAkAMAAAAA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استمارة</w:t>
                              </w:r>
                            </w:p>
                          </w:txbxContent>
                        </v:textbox>
                      </v:shape>
                      <v:shape id="TextBox 7" o:spid="_x0000_s1090" type="#_x0000_t202" style="position:absolute;left:53856;top:28405;width:7901;height:9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nZwsoA&#10;AADiAAAADwAAAGRycy9kb3ducmV2LnhtbESPQWvCQBSE74X+h+UVvNVdq7GaukqxCJ4UUy309sg+&#10;k9Ds25DdmvjvXaHQ4zAz3zCLVW9rcaHWV441jIYKBHHuTMWFhuPn5nkGwgdkg7Vj0nAlD6vl48MC&#10;U+M6PtAlC4WIEPYpaihDaFIpfV6SRT90DXH0zq61GKJsC2la7CLc1vJFqam0WHFcKLGhdUn5T/Zr&#10;NZx25++vidoXHzZpOtcryXYutR489e9vIAL14T/8194aDfPZ63iUjJMJ3C/FOyCXN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hZ2cLKAAAA4gAAAA8AAAAAAAAAAAAAAAAAmAIA&#10;AGRycy9kb3ducmV2LnhtbFBLBQYAAAAABAAEAPUAAACPAwAAAAA=&#10;" filled="f" stroked="f">
                        <v:textbox>
                          <w:txbxContent>
                            <w:p w:rsidR="00F15E72" w:rsidRDefault="00F15E72" w:rsidP="005958B4">
                              <w:pPr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5 صفحات</w:t>
                              </w:r>
                            </w:p>
                          </w:txbxContent>
                        </v:textbox>
                      </v:shape>
                    </v:group>
                    <v:group id="Group 1256796124" o:spid="_x0000_s1091" style="position:absolute;top:27821;width:28803;height:10438;flip:x" coordorigin=",27821" coordsize="28803,10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qRwyMcAAADj&#10;AAAADwAAAAAAAAAAAAAAAACqAgAAZHJzL2Rvd25yZXYueG1sUEsFBgAAAAAEAAQA+gAAAJ4DAAAA&#10;AA==&#10;">
                      <v:group id="Group 1292361600" o:spid="_x0000_s1092" style="position:absolute;top:27821;width:28803;height:10438" coordorigin=",27821" coordsize="51782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DLr33d&#10;zAAAAOMAAAAPAAAAAAAAAAAAAAAAAKoCAABkcnMvZG93bnJldi54bWxQSwUGAAAAAAQABAD6AAAA&#10;owMAAAAA&#10;">
                        <v:rect id="Rectangle 364697199" o:spid="_x0000_s1093" style="position:absolute;top:27821;width:51782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ATFMgA&#10;AADiAAAADwAAAGRycy9kb3ducmV2LnhtbESPT0vEMBTE7wt+h/AEb266ukRbm11EEUS8bJU9P5rX&#10;P7R5qUns1m9vBGGPw8z8hin3ix3FTD70jjVs1hkI4tqZnlsNnx8v1/cgQkQ2ODomDT8UYL+7WJVY&#10;GHfiA81VbEWCcChQQxfjVEgZ6o4shrWbiJPXOG8xJulbaTyeEtyO8ibLlLTYc1rocKKnjuqh+rYa&#10;3ts3RdvBH5/zL98MsxroWGdaX10ujw8gIi3xHP5vvxoNt2qr8rtNnsPfpXQH5O4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kBMUyAAAAOIAAAAPAAAAAAAAAAAAAAAAAJgCAABk&#10;cnMvZG93bnJldi54bWxQSwUGAAAAAAQABAD1AAAAjQMAAAAA&#10;" fillcolor="#a5a5a5 [2092]" stroked="f" strokeweight="1pt">
                          <v:fill opacity="49087f"/>
                        </v:rect>
                        <v:rect id="Rectangle 15047986" o:spid="_x0000_s1094" style="position:absolute;left:37558;top:27821;width:14205;height:1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IcgMUA&#10;AADhAAAADwAAAGRycy9kb3ducmV2LnhtbERPTWvCQBC9F/oflil4qxtFo6auIoogkou2pdchO02i&#10;2dmQXZP4712h0OPjfS/XvalES40rLSsYDSMQxJnVJecKvj7373MQziNrrCyTgjs5WK9eX5aYaNvx&#10;idqzz0UIYZeggsL7OpHSZQUZdENbEwfu1zYGfYBNLnWDXQg3lRxHUSwNlhwaCqxpW1B2Pd+Mgovb&#10;pT+b3eGbjy5O20W3H0/TkVKDt37zAcJT7//Ff+6DDvOn0WS2mMfwfBQg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shyAxQAAAOEAAAAPAAAAAAAAAAAAAAAAAJgCAABkcnMv&#10;ZG93bnJldi54bWxQSwUGAAAAAAQABAD1AAAAigMAAAAA&#10;" fillcolor="#168489" stroked="f" strokeweight="1pt">
                          <v:fill opacity="49087f"/>
                        </v:rect>
                      </v:group>
                      <v:shape id="TextBox 7" o:spid="_x0000_s1095" type="#_x0000_t202" style="position:absolute;left:9745;top:29492;width:11759;height:7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JDHscA&#10;AADjAAAADwAAAGRycy9kb3ducmV2LnhtbERPX2vCMBB/F/Ydwg32ponOqa1GEWXg02RuCr4dzdkW&#10;m0tpou2+vRkM9ni//7dYdbYSd2p86VjDcKBAEGfOlJxr+P56789A+IBssHJMGn7Iw2r51FtgalzL&#10;n3Q/hFzEEPYpaihCqFMpfVaQRT9wNXHkLq6xGOLZ5NI02MZwW8mRUhNpseTYUGBNm4Ky6+FmNRw/&#10;LufTWO3zrX2rW9cpyTaRWr88d+s5iEBd+Bf/uXcmzp8Ox9PZa5JM4PenCI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SQx7HAAAA4wAAAA8AAAAAAAAAAAAAAAAAmAIAAGRy&#10;cy9kb3ducmV2LnhtbFBLBQYAAAAABAAEAPUAAACMAwAAAAA=&#10;" filled="f" stroked="f">
                        <v:textbox>
                          <w:txbxContent>
                            <w:p w:rsidR="00F15E72" w:rsidRDefault="00F15E72" w:rsidP="00F15E72">
                              <w:pPr>
                                <w:spacing w:line="216" w:lineRule="auto"/>
                                <w:jc w:val="center"/>
                                <w:rPr>
                                  <w:rFonts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>
                                <w:rPr>
                                  <w:rFonts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v:textbox>
                      </v:shape>
                      <v:shape id="TextBox 7" o:spid="_x0000_s1096" type="#_x0000_t202" style="position:absolute;left:20709;top:28407;width:7901;height:4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U9YccA&#10;AADjAAAADwAAAGRycy9kb3ducmV2LnhtbERPX2vCMBB/H+w7hBvsTROl22o1ijgGe3LoVPDtaM62&#10;2FxKk9n67Y0g7PF+/2+26G0tLtT6yrGG0VCBIM6dqbjQsPv9GqQgfEA2WDsmDVfysJg/P80wM67j&#10;DV22oRAxhH2GGsoQmkxKn5dk0Q9dQxy5k2sthni2hTQtdjHc1nKs1Lu0WHFsKLGhVUn5eftnNezX&#10;p+MhUT/Fp31rOtcryXYitX596ZdTEIH68C9+uL9NnJ+Ok1E6+UgSuP8UAZ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1FPWHHAAAA4wAAAA8AAAAAAAAAAAAAAAAAmAIAAGRy&#10;cy9kb3ducmV2LnhtbFBLBQYAAAAABAAEAPUAAACMAwAAAAA=&#10;" filled="f" stroked="f"/>
                    </v:group>
                  </v:group>
                </v:group>
                <v:shape id="Picture 1215068312" o:spid="_x0000_s1097" type="#_x0000_t75" alt="Training " style="position:absolute;left:32473;top:1876;width:6060;height:60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xnIbHAAAA4wAAAA8AAABkcnMvZG93bnJldi54bWxET0trwkAQvhf8D8sI3upmo5U0dRURChak&#10;4OPS2zQ7JsHsbMhuNf77riB4nO8982VvG3GhzteONahxAoK4cKbmUsPx8PmagfAB2WDjmDTcyMNy&#10;MXiZY27clXd02YdSxBD2OWqoQmhzKX1RkUU/di1x5E6usxji2ZXSdHiN4baRaZLMpMWaY0OFLa0r&#10;Ks77P6vBbFfn6SGbfm3Zvyv1/at27kdpPRr2qw8QgfrwFD/cGxPnp+otmWUTlcL9pwiAXPw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SxnIbHAAAA4wAAAA8AAAAAAAAAAAAA&#10;AAAAnwIAAGRycy9kb3ducmV2LnhtbFBLBQYAAAAABAAEAPcAAACTAwAAAAA=&#10;">
                  <v:imagedata r:id="rId27" o:title="Training " gain="19661f" blacklevel="22938f"/>
                </v:shape>
                <v:shape id="Picture 124869935" o:spid="_x0000_s1098" type="#_x0000_t75" alt="Book " style="position:absolute;left:17288;top:722;width:7304;height:7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jKeLIAAAA4gAAAA8AAABkcnMvZG93bnJldi54bWxET89rwjAUvg/2P4Q32EVmqptaO6PIYCAe&#10;BDsP7vZonk2xeSlJZrv/fhkMdvz4fq82g23FjXxoHCuYjDMQxJXTDdcKTh/vTzmIEJE1to5JwTcF&#10;2Kzv71ZYaNfzkW5lrEUK4VCgAhNjV0gZKkMWw9h1xIm7OG8xJuhrqT32Kdy2cpplc2mx4dRgsKM3&#10;Q9W1/LIKLmHU+/LzoEeDv+72cX9e5Oas1OPDsH0FEWmI/+I/906n+dOXfL5cPs/g91LCINc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0IyniyAAAAOIAAAAPAAAAAAAAAAAA&#10;AAAAAJ8CAABkcnMvZG93bnJldi54bWxQSwUGAAAAAAQABAD3AAAAlAMAAAAA&#10;">
                  <v:imagedata r:id="rId28" o:title="Book " gain="19661f" blacklevel="22938f"/>
                </v:shape>
                <v:shape id="Picture 234177648" o:spid="_x0000_s1099" type="#_x0000_t75" alt="Presentation " style="position:absolute;left:32455;top:15885;width:6096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eNOzJAAAA4gAAAA8AAABkcnMvZG93bnJldi54bWxET8tqAjEU3Rf6D+EKbqRmfOBjahQRtG6k&#10;at10d5lcZ4ZOboYko6Nf3ywKXR7Oe7FqTSVu5HxpWcGgn4AgzqwuOVdw+dq+zUD4gKyxskwKHuRh&#10;tXx9WWCq7Z1PdDuHXMQQ9ikqKEKoUyl9VpBB37c1ceSu1hkMEbpcaof3GG4qOUySiTRYcmwosKZN&#10;QdnPuTEKsr2bz3tPvBx3nx/P3vZA3zPbKNXttOt3EIHa8C/+c++1guFoPJhOJ+O4OV6Kd0AufwE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wN407MkAAADiAAAADwAAAAAAAAAA&#10;AAAAAACfAgAAZHJzL2Rvd25yZXYueG1sUEsFBgAAAAAEAAQA9wAAAJUDAAAAAA==&#10;">
                  <v:imagedata r:id="rId29" o:title="Presentation " gain="19661f" blacklevel="22938f"/>
                </v:shape>
                <v:shape id="Picture 1093917362" o:spid="_x0000_s1100" type="#_x0000_t75" alt="Document " style="position:absolute;left:17778;top:15407;width:6472;height:6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rvazJAAAA4wAAAA8AAABkcnMvZG93bnJldi54bWxET19rwjAQfx/4HcIJe5upFap2RhnC2FYQ&#10;tHOCb0dya8uaS2ky7b79Mhj4eL//t9oMthUX6n3jWMF0koAg1s40XCk4vj8/LED4gGywdUwKfsjD&#10;Zj26W2Fu3JUPdClDJWII+xwV1CF0uZRe12TRT1xHHLlP11sM8ewraXq8xnDbyjRJMmmx4dhQY0fb&#10;mvRX+W0VFGmph11x3p5esrf9cTHXxe7DK3U/Hp4eQQQawk387341cX6ynC2n81mWwt9PEQC5/gU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Iau9rMkAAADjAAAADwAAAAAAAAAA&#10;AAAAAACfAgAAZHJzL2Rvd25yZXYueG1sUEsFBgAAAAAEAAQA9wAAAJUDAAAAAA==&#10;">
                  <v:imagedata r:id="rId30" o:title="Document " gain="19661f" blacklevel="22938f"/>
                </v:shape>
                <v:shape id="Picture 565386706" o:spid="_x0000_s1101" type="#_x0000_t75" alt="Exam " style="position:absolute;left:32006;top:29308;width:6717;height:6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04nfKAAAA4gAAAA8AAABkcnMvZG93bnJldi54bWxEj0FrwkAUhO+F/oflFbxI3VQxhugqVRFs&#10;L1L14PGRfSbB7Nuwu5r033cLhR6HmfmGWax604gHOV9bVvA2SkAQF1bXXCo4n3avGQgfkDU2lknB&#10;N3lYLZ+fFphr2/EXPY6hFBHCPkcFVQhtLqUvKjLoR7Yljt7VOoMhSldK7bCLcNPIcZKk0mDNcaHC&#10;ljYVFbfj3ShYm/tw6C7dbpbJw2G72eOaPj6VGrz073MQgfrwH/5r77WCaTqdZOksSeH3UrwDcvkD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Nv04nfKAAAA4gAAAA8AAAAAAAAA&#10;AAAAAAAAnwIAAGRycy9kb3ducmV2LnhtbFBLBQYAAAAABAAEAPcAAACWAwAAAAA=&#10;">
                  <v:imagedata r:id="rId31" o:title="Exam " gain="19661f" blacklevel="22938f"/>
                </v:shape>
                <v:shape id="Picture 419973710" o:spid="_x0000_s1102" type="#_x0000_t75" alt="Search " style="position:absolute;left:18222;top:29347;width:7147;height:7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5fxPGAAAA4gAAAA8AAABkcnMvZG93bnJldi54bWxEj8uKwjAUhvcDvkM4grsxrc54qUYRQZlZ&#10;Wt24OzTHprQ5KU3U+vZmMTDLn//Gt972thEP6nzlWEE6TkAQF05XXCq4nA+fCxA+IGtsHJOCF3nY&#10;bgYfa8y0e/KJHnkoRRxhn6ECE0KbSekLQxb92LXE0bu5zmKIsiul7vAZx20jJ0kykxYrjg8GW9ob&#10;Kur8bhW012OVL77Njmt/sqmpf8kcrkqNhv1uBSJQH/7Df+0freArXS7n03kaISJSxAG5e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/l/E8YAAADiAAAADwAAAAAAAAAAAAAA&#10;AACfAgAAZHJzL2Rvd25yZXYueG1sUEsFBgAAAAAEAAQA9wAAAJIDAAAAAA==&#10;">
                  <v:imagedata r:id="rId32" o:title="Search " gain="19661f" blacklevel="22938f"/>
                </v:shape>
                <w10:wrap anchorx="page"/>
                <w10:anchorlock/>
              </v:group>
            </w:pict>
          </mc:Fallback>
        </mc:AlternateContent>
      </w:r>
    </w:p>
    <w:p w:rsidR="00DC2CFD" w:rsidRDefault="00DC2CFD" w:rsidP="00DC2CFD">
      <w:pPr>
        <w:rPr>
          <w:sz w:val="40"/>
          <w:szCs w:val="44"/>
          <w:rtl/>
          <w:lang w:bidi="ar-SY"/>
        </w:rPr>
      </w:pPr>
    </w:p>
    <w:p w:rsidR="005F43F4" w:rsidRDefault="005F43F4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  <w:r>
        <w:rPr>
          <w:sz w:val="40"/>
          <w:szCs w:val="44"/>
          <w:rtl/>
          <w:lang w:bidi="ar-SY"/>
        </w:rPr>
        <w:br w:type="page"/>
      </w:r>
    </w:p>
    <w:p w:rsidR="00A34119" w:rsidRPr="001C11A3" w:rsidRDefault="00115DE7" w:rsidP="005F43F4">
      <w:pPr>
        <w:spacing w:line="240" w:lineRule="auto"/>
        <w:jc w:val="center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g">
            <w:drawing>
              <wp:anchor distT="0" distB="0" distL="114300" distR="114300" simplePos="0" relativeHeight="252047360" behindDoc="0" locked="0" layoutInCell="1" allowOverlap="1" wp14:anchorId="4C3F4CCD" wp14:editId="33723F2C">
                <wp:simplePos x="0" y="0"/>
                <wp:positionH relativeFrom="column">
                  <wp:posOffset>-114300</wp:posOffset>
                </wp:positionH>
                <wp:positionV relativeFrom="paragraph">
                  <wp:posOffset>-466725</wp:posOffset>
                </wp:positionV>
                <wp:extent cx="6621160" cy="7362702"/>
                <wp:effectExtent l="0" t="0" r="0" b="0"/>
                <wp:wrapNone/>
                <wp:docPr id="162" name="Group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1160" cy="7362702"/>
                          <a:chOff x="-391885" y="0"/>
                          <a:chExt cx="6621160" cy="7362702"/>
                        </a:xfrm>
                      </wpg:grpSpPr>
                      <wpg:grpSp>
                        <wpg:cNvPr id="1279981941" name="Group 1279981941"/>
                        <wpg:cNvGrpSpPr/>
                        <wpg:grpSpPr>
                          <a:xfrm>
                            <a:off x="-391885" y="2571750"/>
                            <a:ext cx="5978840" cy="4790952"/>
                            <a:chOff x="-553819" y="0"/>
                            <a:chExt cx="5978919" cy="4791292"/>
                          </a:xfrm>
                        </wpg:grpSpPr>
                        <wpg:grpSp>
                          <wpg:cNvPr id="1279981942" name="Group 25"/>
                          <wpg:cNvGrpSpPr/>
                          <wpg:grpSpPr>
                            <a:xfrm>
                              <a:off x="3130253" y="0"/>
                              <a:ext cx="2262116" cy="617794"/>
                              <a:chOff x="3849879" y="0"/>
                              <a:chExt cx="2262116" cy="617794"/>
                            </a:xfrm>
                          </wpg:grpSpPr>
                          <wpg:grpSp>
                            <wpg:cNvPr id="1279981943" name="Group 1279981943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279981944" name="Oval 1279981944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279981945" name="Picture 1279981945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279981946" name="TextBox 34"/>
                            <wps:cNvSpPr txBox="1"/>
                            <wps:spPr>
                              <a:xfrm>
                                <a:off x="3849879" y="69750"/>
                                <a:ext cx="1755163" cy="54804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115DE7" w:rsidRPr="00BC6FB1" w:rsidRDefault="00CF4D42" w:rsidP="00CF4D42">
                                  <w:pPr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hyperlink r:id="rId34" w:history="1">
                                    <w:r w:rsidR="00115DE7" w:rsidRPr="00CF4D42">
                                      <w:rPr>
                                        <w:rStyle w:val="Hyperlink"/>
                                        <w:rFonts w:ascii="Adobe Arabic" w:eastAsia="GE Dinar One" w:hAnsi="Adobe Arabic" w:cs="Adobe Arabic"/>
                                        <w:b/>
                                        <w:bCs/>
                                        <w:kern w:val="24"/>
                                        <w:sz w:val="44"/>
                                        <w:szCs w:val="44"/>
                                        <w:rtl/>
                                        <w:lang w:bidi="ar-SY"/>
                                      </w:rPr>
                                      <w:t>أهداف الجلسة</w:t>
                                    </w:r>
                                  </w:hyperlink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279981947" name="Group 26"/>
                          <wpg:cNvGrpSpPr/>
                          <wpg:grpSpPr>
                            <a:xfrm>
                              <a:off x="-9" y="9939"/>
                              <a:ext cx="2261244" cy="617726"/>
                              <a:chOff x="-9" y="0"/>
                              <a:chExt cx="2261552" cy="618351"/>
                            </a:xfrm>
                          </wpg:grpSpPr>
                          <wps:wsp>
                            <wps:cNvPr id="1279981948" name="Oval 1279981948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79981949" name="TextBox 34"/>
                            <wps:cNvSpPr txBox="1"/>
                            <wps:spPr>
                              <a:xfrm>
                                <a:off x="-9" y="69752"/>
                                <a:ext cx="1756037" cy="54859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115DE7" w:rsidRPr="00BC6FB1" w:rsidRDefault="00CF4D42" w:rsidP="00CF4D42">
                                  <w:pPr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hyperlink r:id="rId35" w:history="1">
                                    <w:r w:rsidR="00115DE7" w:rsidRPr="00CF4D42">
                                      <w:rPr>
                                        <w:rStyle w:val="Hyperlink"/>
                                        <w:rFonts w:ascii="Adobe Arabic" w:eastAsia="GE Dinar One" w:hAnsi="Adobe Arabic" w:cs="Adobe Arabic" w:hint="cs"/>
                                        <w:b/>
                                        <w:bCs/>
                                        <w:kern w:val="24"/>
                                        <w:sz w:val="44"/>
                                        <w:szCs w:val="44"/>
                                        <w:rtl/>
                                        <w:lang w:bidi="ar-SY"/>
                                      </w:rPr>
                                      <w:t>محاور الجلسة</w:t>
                                    </w:r>
                                  </w:hyperlink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279981950" name="Picture 1279981950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 cstate="print">
                                <a:lum bright="70000" contrast="-70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279981951" name="Text Box 1279981951"/>
                          <wps:cNvSpPr txBox="1"/>
                          <wps:spPr>
                            <a:xfrm>
                              <a:off x="2818520" y="874163"/>
                              <a:ext cx="2606580" cy="391712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115DE7" w:rsidRPr="002C04B9" w:rsidRDefault="00115DE7" w:rsidP="00115DE7">
                                <w:pPr>
                                  <w:pStyle w:val="a"/>
                                  <w:spacing w:line="276" w:lineRule="auto"/>
                                  <w:rPr>
                                    <w:rFonts w:ascii="Sakkal Majalla" w:hAnsi="Sakkal Majalla" w:cs="Sakkal Majalla"/>
                                    <w:sz w:val="34"/>
                                    <w:szCs w:val="34"/>
                                    <w:rtl/>
                                  </w:rPr>
                                </w:pPr>
                                <w:r w:rsidRPr="002C04B9">
                                  <w:rPr>
                                    <w:rFonts w:ascii="Sakkal Majalla" w:hAnsi="Sakkal Majalla" w:cs="Sakkal Majalla" w:hint="cs"/>
                                    <w:sz w:val="34"/>
                                    <w:szCs w:val="34"/>
                                    <w:rtl/>
                                  </w:rPr>
                                  <w:t>عند الانتهاء من تنفيذ أنشطة هذه الجلسة التدريبية، سيتمكّن المشاركون من: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40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توضيح أبرز استراتيجيات بناء عقلية تقبّل التغيير لدى القادة والموظفين.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40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تحليل الأسباب التي تجعل الموظفين والقادة يقاومون التغيير الرقمي، وكيفية التعامل معها.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40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تحديد أهمية التواصل الفعّال في قيادة التغيير.</w:t>
                                </w:r>
                              </w:p>
                              <w:p w:rsidR="00115DE7" w:rsidRPr="000F32C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40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مناقشة سمات عقلية القادة الناجحين في قيادة التغيير.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79856704" name="Text Box 1579856704"/>
                          <wps:cNvSpPr txBox="1"/>
                          <wps:spPr>
                            <a:xfrm>
                              <a:off x="-553819" y="873904"/>
                              <a:ext cx="2809601" cy="372712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تمهيد.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المقدّمة.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نشاط تعارف المشاركين.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مشاهدة فيديو تدريبي.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بناء عقلية التقبّل للتغيير "استراتيجيات تغيير طريقة تفكير الموظفين والقادة تجاه التغيير".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تمرين.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الأسباب التي تجعل الموظفين والقادة يقاومون التغيير الرقمي، وكيفية التعامل معها.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التواصل الفعّال لقيادة التغيير.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تمرين.</w:t>
                                </w:r>
                              </w:p>
                              <w:p w:rsidR="00115DE7" w:rsidRPr="00ED4D4F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16" w:lineRule="auto"/>
                                  <w:ind w:left="578" w:hanging="578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عقلية القادة في قيادة التغيير وإلهام الموظفين.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46116251" name="Group 1246116251"/>
                        <wpg:cNvGrpSpPr/>
                        <wpg:grpSpPr>
                          <a:xfrm>
                            <a:off x="-1" y="0"/>
                            <a:ext cx="6229276" cy="2106083"/>
                            <a:chOff x="-1" y="0"/>
                            <a:chExt cx="6229276" cy="2106083"/>
                          </a:xfrm>
                        </wpg:grpSpPr>
                        <pic:pic xmlns:pic="http://schemas.openxmlformats.org/drawingml/2006/picture">
                          <pic:nvPicPr>
                            <pic:cNvPr id="1246116252" name="Picture 1246116252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246116253" name="TextBox 34"/>
                          <wps:cNvSpPr txBox="1"/>
                          <wps:spPr>
                            <a:xfrm>
                              <a:off x="5097070" y="853228"/>
                              <a:ext cx="113220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5958B4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46116254" name="TextBox 34"/>
                          <wps:cNvSpPr txBox="1"/>
                          <wps:spPr>
                            <a:xfrm>
                              <a:off x="2494614" y="19866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5958B4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46116255" name="TextBox 34"/>
                          <wps:cNvSpPr txBox="1"/>
                          <wps:spPr>
                            <a:xfrm>
                              <a:off x="-1" y="1290987"/>
                              <a:ext cx="456755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CF4D42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ED4D4F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التغيير الرقمي وتهيئة العقول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2" o:spid="_x0000_s1103" style="position:absolute;left:0;text-align:left;margin-left:-9pt;margin-top:-36.75pt;width:521.35pt;height:579.75pt;z-index:252047360;mso-position-horizontal-relative:text;mso-position-vertical-relative:text;mso-width-relative:margin;mso-height-relative:margin" coordorigin="-3918" coordsize="66211,736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">
                <v:group id="Group 1279981941" o:spid="_x0000_s1104" style="position:absolute;left:-3918;top:25717;width:59787;height:47910" coordorigin="-5538" coordsize="59789,479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OcfGryQAA&#10;AOMAAAAPAAAAAAAAAAAAAAAAAKoCAABkcnMvZG93bnJldi54bWxQSwUGAAAAAAQABAD6AAAAoAMA&#10;AAAA&#10;">
                  <v:group id="Group 25" o:spid="_x0000_s1105" style="position:absolute;left:31302;width:22621;height:6177" coordorigin="38498" coordsize="22621,6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A+o2/cyQAA&#10;AOMAAAAPAAAAAAAAAAAAAAAAAKoCAABkcnMvZG93bnJldi54bWxQSwUGAAAAAAQABAD6AAAAoAMA&#10;AAAA&#10;">
                    <v:group id="Group 1279981943" o:spid="_x0000_s1106" style="position:absolute;left:56062;width:5057;height:5155" coordorigin="56062" coordsize="5057,5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R78pHyQAA&#10;AOMAAAAPAAAAAAAAAAAAAAAAAKoCAABkcnMvZG93bnJldi54bWxQSwUGAAAAAAQABAD6AAAAoAMA&#10;AAAA&#10;">
                      <v:oval id="Oval 1279981944" o:spid="_x0000_s1107" style="position:absolute;left:56062;width:5057;height:5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6uP8gA&#10;AADjAAAADwAAAGRycy9kb3ducmV2LnhtbERPX2vCMBB/H/gdwgl7m6ld2Ww1igiyMdzDrPh8NGdb&#10;bC4lyWr99stgsMf7/b/VZjSdGMj51rKC+SwBQVxZ3XKt4FTunxYgfEDW2FkmBXfysFlPHlZYaHvj&#10;LxqOoRYxhH2BCpoQ+kJKXzVk0M9sTxy5i3UGQzxdLbXDWww3nUyT5EUabDk2NNjTrqHqevw2Cg7m&#10;uTwPmXu796fD+frhzOe+TJV6nI7bJYhAY/gX/7nfdZyfvub5Yp5nGfz+FAGQ6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jq4/yAAAAOMAAAAPAAAAAAAAAAAAAAAAAJgCAABk&#10;cnMvZG93bnJldi54bWxQSwUGAAAAAAQABAD1AAAAjQMAAAAA&#10;" fillcolor="#168489" stroked="f" strokeweight="1pt">
                        <v:fill opacity="49087f"/>
                        <v:stroke joinstyle="miter"/>
                      </v:oval>
                      <v:shape id="Picture 1279981945" o:spid="_x0000_s1108" type="#_x0000_t75" alt="Target " style="position:absolute;left:56923;top:814;width:3526;height:3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tqdHIAAAA4wAAAA8AAABkcnMvZG93bnJldi54bWxET09rwjAUvw/8DuEJu83U4jZbjSKCsIMw&#10;7Lzs9miebbfmpTQxZvv0y2Cw4/v9f+ttNL0INLrOsoL5LANBXFvdcaPg/HZ4WIJwHlljb5kUfJGD&#10;7WZyt8ZS2xufKFS+ESmEXYkKWu+HUkpXt2TQzexAnLiLHQ36dI6N1CPeUrjpZZ5lT9Jgx6mhxYH2&#10;LdWf1dUoeA14dlm10Pt4fI+7U/jIw/Fbqftp3K1AeIr+X/znftFpfv5cFMt5sXiE358SAHLz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nLanRyAAAAOMAAAAPAAAAAAAAAAAA&#10;AAAAAJ8CAABkcnMvZG93bnJldi54bWxQSwUGAAAAAAQABAD3AAAAlAMAAAAA&#10;">
                        <v:imagedata r:id="rId38" o:title="Target " gain="19661f" blacklevel="22938f"/>
                      </v:shape>
                    </v:group>
                    <v:shape id="_x0000_s1109" type="#_x0000_t202" style="position:absolute;left:38498;top:697;width:17552;height:5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tArsYA&#10;AADjAAAADwAAAGRycy9kb3ducmV2LnhtbERPzUrDQBC+C32HZQre7CZFaxO7LaUq9ODFGu9DdsyG&#10;ZmdDdmzSt3cFweN8/7PZTb5TFxpiG9hAvshAEdfBttwYqD5e79agoiBb7AKTgStF2G1nNxssbRj5&#10;nS4naVQK4ViiASfSl1rH2pHHuAg9ceK+wuBR0jk02g44pnDf6WWWrbTHllODw54Ojurz6dsbELH7&#10;/Fq9+Hj8nN6eR5fVD1gZczuf9k+ghCb5F/+5jzbNXz4WxTov7lfw+1MCQG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tArsYAAADjAAAADwAAAAAAAAAAAAAAAACYAgAAZHJz&#10;L2Rvd25yZXYueG1sUEsFBgAAAAAEAAQA9QAAAIsDAAAAAA==&#10;" filled="f" stroked="f">
                      <v:textbox style="mso-fit-shape-to-text:t">
                        <w:txbxContent>
                          <w:p w:rsidR="00115DE7" w:rsidRPr="00BC6FB1" w:rsidRDefault="00CF4D42" w:rsidP="00CF4D42">
                            <w:pPr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hyperlink r:id="rId39" w:history="1">
                              <w:r w:rsidR="00115DE7" w:rsidRPr="00CF4D42">
                                <w:rPr>
                                  <w:rStyle w:val="Hyperlink"/>
                                  <w:rFonts w:ascii="Adobe Arabic" w:eastAsia="GE Dinar One" w:hAnsi="Adobe Arabic" w:cs="Adobe Arabic"/>
                                  <w:b/>
                                  <w:bCs/>
                                  <w:kern w:val="24"/>
                                  <w:sz w:val="44"/>
                                  <w:szCs w:val="44"/>
                                  <w:rtl/>
                                  <w:lang w:bidi="ar-SY"/>
                                </w:rPr>
                                <w:t>أهداف الجلسة</w:t>
                              </w:r>
                            </w:hyperlink>
                          </w:p>
                        </w:txbxContent>
                      </v:textbox>
                    </v:shape>
                  </v:group>
                  <v:group id="Group 26" o:spid="_x0000_s1110" style="position:absolute;top:99;width:22612;height:6177" coordorigin="" coordsize="22615,6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Au1MxEyQAA&#10;AOMAAAAPAAAAAAAAAAAAAAAAAKoCAABkcnMvZG93bnJldi54bWxQSwUGAAAAAAQABAD6AAAAoAMA&#10;AAAA&#10;">
                    <v:oval id="Oval 1279981948" o:spid="_x0000_s1111" style="position:absolute;left:17557;width:5058;height:5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OkOssA&#10;AADjAAAADwAAAGRycy9kb3ducmV2LnhtbESPQUvDQBCF74L/YRnBm900Fm1it0WEokh7sCk9D9kx&#10;Cc3Oht01Tf+9cxA8zrw3732z2kyuVyOF2Hk2MJ9loIhrbztuDByr7cMSVEzIFnvPZOBKETbr25sV&#10;ltZf+IvGQ2qUhHAs0UCb0lBqHeuWHMaZH4hF+/bBYZIxNNoGvEi463WeZU/aYcfS0OJAby3V58OP&#10;M7Bzj9VpXIT363Dcnc6fwe23VW7M/d30+gIq0ZT+zX/XH1bw8+eiWM6LhUDLT7IAvf4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Aw6Q6ywAAAOMAAAAPAAAAAAAAAAAAAAAAAJgC&#10;AABkcnMvZG93bnJldi54bWxQSwUGAAAAAAQABAD1AAAAkAMAAAAA&#10;" fillcolor="#168489" stroked="f" strokeweight="1pt">
                      <v:fill opacity="49087f"/>
                      <v:stroke joinstyle="miter"/>
                    </v:oval>
                    <v:shape id="_x0000_s1112" type="#_x0000_t202" style="position:absolute;top:697;width:17560;height:54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TU3MYA&#10;AADjAAAADwAAAGRycy9kb3ducmV2LnhtbERPS0vDQBC+C/0PyxS82U2K2iZ2W4oP6MFL23gfsmM2&#10;mJ0N2bFJ/70rCB7ne89mN/lOXWiIbWAD+SIDRVwH23JjoDq/3a1BRUG22AUmA1eKsNvObjZY2jDy&#10;kS4naVQK4ViiASfSl1rH2pHHuAg9ceI+w+BR0jk02g44pnDf6WWWPWqPLacGhz09O6q/Tt/egIjd&#10;59fq1cfDx/T+MrqsfsDKmNv5tH8CJTTJv/jPfbBp/nJVFOu8uC/g96cEgN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6TU3MYAAADjAAAADwAAAAAAAAAAAAAAAACYAgAAZHJz&#10;L2Rvd25yZXYueG1sUEsFBgAAAAAEAAQA9QAAAIsDAAAAAA==&#10;" filled="f" stroked="f">
                      <v:textbox style="mso-fit-shape-to-text:t">
                        <w:txbxContent>
                          <w:p w:rsidR="00115DE7" w:rsidRPr="00BC6FB1" w:rsidRDefault="00CF4D42" w:rsidP="00CF4D42">
                            <w:pPr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hyperlink r:id="rId40" w:history="1">
                              <w:r w:rsidR="00115DE7" w:rsidRPr="00CF4D42">
                                <w:rPr>
                                  <w:rStyle w:val="Hyperlink"/>
                                  <w:rFonts w:ascii="Adobe Arabic" w:eastAsia="GE Dinar One" w:hAnsi="Adobe Arabic" w:cs="Adobe Arabic" w:hint="cs"/>
                                  <w:b/>
                                  <w:bCs/>
                                  <w:kern w:val="24"/>
                                  <w:sz w:val="44"/>
                                  <w:szCs w:val="44"/>
                                  <w:rtl/>
                                  <w:lang w:bidi="ar-SY"/>
                                </w:rPr>
                                <w:t>محاور الجلسة</w:t>
                              </w:r>
                            </w:hyperlink>
                          </w:p>
                        </w:txbxContent>
                      </v:textbox>
                    </v:shape>
                    <v:shape id="Picture 1279981950" o:spid="_x0000_s1113" type="#_x0000_t75" alt="Note " style="position:absolute;left:18323;top:639;width:3816;height:38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">
                      <v:imagedata r:id="rId41" o:title="Note " gain="19661f" blacklevel="22938f"/>
                    </v:shape>
                  </v:group>
                  <v:shape id="Text Box 1279981951" o:spid="_x0000_s1114" type="#_x0000_t202" style="position:absolute;left:28185;top:8741;width:26066;height:39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CjYMkA&#10;AADjAAAADwAAAGRycy9kb3ducmV2LnhtbERPzWrCQBC+F3yHZYTe6iYB2yS6igTEUtqD1ou3MTsm&#10;wexszG417dN3C0KP8/3PfDmYVlypd41lBfEkAkFcWt1wpWD/uX5KQTiPrLG1TAq+ycFyMXqYY67t&#10;jbd03flKhBB2OSqove9yKV1Zk0E3sR1x4E62N+jD2VdS93gL4aaVSRQ9S4MNh4YaOypqKs+7L6Pg&#10;rVh/4PaYmPSnLTbvp1V32R+mSj2Oh9UMhKfB/4vv7lcd5icvWZbG2TSGv58CAHLx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7bCjYMkAAADjAAAADwAAAAAAAAAAAAAAAACYAgAA&#10;ZHJzL2Rvd25yZXYueG1sUEsFBgAAAAAEAAQA9QAAAI4DAAAAAA==&#10;" filled="f" stroked="f" strokeweight=".5pt">
                    <v:textbox>
                      <w:txbxContent>
                        <w:p w:rsidR="00115DE7" w:rsidRPr="002C04B9" w:rsidRDefault="00115DE7" w:rsidP="00115DE7">
                          <w:pPr>
                            <w:pStyle w:val="a"/>
                            <w:spacing w:line="276" w:lineRule="auto"/>
                            <w:rPr>
                              <w:rFonts w:ascii="Sakkal Majalla" w:hAnsi="Sakkal Majalla" w:cs="Sakkal Majalla"/>
                              <w:sz w:val="34"/>
                              <w:szCs w:val="34"/>
                              <w:rtl/>
                            </w:rPr>
                          </w:pPr>
                          <w:r w:rsidRPr="002C04B9">
                            <w:rPr>
                              <w:rFonts w:ascii="Sakkal Majalla" w:hAnsi="Sakkal Majalla" w:cs="Sakkal Majalla" w:hint="cs"/>
                              <w:sz w:val="34"/>
                              <w:szCs w:val="34"/>
                              <w:rtl/>
                            </w:rPr>
                            <w:t>عند الانتهاء من تنفيذ أنشطة هذه الجلسة التدريبية، سيتمكّن المشاركون من: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40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توضيح أبرز استراتيجيات بناء عقلية تقبّل التغيير لدى القادة والموظفين.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40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تحليل الأسباب التي تجعل الموظفين والقادة يقاومون التغيير الرقمي، وكيفية التعامل معها.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40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تحديد أهمية التواصل الفعّال في قيادة التغيير.</w:t>
                          </w:r>
                        </w:p>
                        <w:p w:rsidR="00115DE7" w:rsidRPr="000F32C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40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مناقشة سمات عقلية القادة الناجحين في قيادة التغيير.</w:t>
                          </w:r>
                        </w:p>
                      </w:txbxContent>
                    </v:textbox>
                  </v:shape>
                  <v:shape id="Text Box 1579856704" o:spid="_x0000_s1115" type="#_x0000_t202" style="position:absolute;left:-5538;top:8739;width:28095;height:37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Ed2soA&#10;AADjAAAADwAAAGRycy9kb3ducmV2LnhtbERPzWrCQBC+C77DMkJvuqk0mqauIgFpKXoweultmh2T&#10;0Oxsmt1q2qd3C4LH+f5nsepNI87UudqygsdJBIK4sLrmUsHxsBknIJxH1thYJgW/5GC1HA4WmGp7&#10;4T2dc1+KEMIuRQWV920qpSsqMugmtiUO3Ml2Bn04u1LqDi8h3DRyGkUzabDm0FBhS1lFxVf+YxS8&#10;Z5sd7j+nJvlrstftad1+Hz9ipR5G/foFhKfe38U395sO8+P5cxLP5tET/P8UAJDLK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P0BHdrKAAAA4wAAAA8AAAAAAAAAAAAAAAAAmAIA&#10;AGRycy9kb3ducmV2LnhtbFBLBQYAAAAABAAEAPUAAACPAwAAAAA=&#10;" filled="f" stroked="f" strokeweight=".5pt">
                    <v:textbox>
                      <w:txbxContent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تمهيد.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المقدّمة.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نشاط تعارف المشاركين.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مشاهدة فيديو تدريبي.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بناء عقلية التقبّل للتغيير "استراتيجيات تغيير طريقة تفكير الموظفين والقادة تجاه التغيير".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تمرين.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الأسباب التي تجعل الموظفين والقادة يقاومون التغيير الرقمي، وكيفية التعامل معها.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التواصل الفعّال لقيادة التغيير.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تمرين.</w:t>
                          </w:r>
                        </w:p>
                        <w:p w:rsidR="00115DE7" w:rsidRPr="00ED4D4F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16" w:lineRule="auto"/>
                            <w:ind w:left="578" w:hanging="578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عقلية القادة في قيادة التغيير وإلهام الموظفين.</w:t>
                          </w:r>
                        </w:p>
                      </w:txbxContent>
                    </v:textbox>
                  </v:shape>
                </v:group>
                <v:group id="Group 1246116251" o:spid="_x0000_s1116" style="position:absolute;width:62292;height:21060" coordorigin="" coordsize="62292,21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3/HMzIAAAA&#10;4wAAAA8AAAAAAAAAAAAAAAAAqgIAAGRycy9kb3ducmV2LnhtbFBLBQYAAAAABAAEAPoAAACfAwAA&#10;AAA=&#10;">
                  <v:shape id="Picture 1246116252" o:spid="_x0000_s1117" type="#_x0000_t75" alt="Calendar " style="position:absolute;left:55460;width:5264;height:5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tOYPHAAAA4wAAAA8AAABkcnMvZG93bnJldi54bWxET19LwzAQfxf2HcIJvrm0Vcuoy8YoyERh&#10;sG4vezuaMy02l5LErn57Iwg+3u//rbezHcREPvSOFeTLDARx63TPRsH59HK/AhEissbBMSn4pgDb&#10;zeJmjZV2Vz7S1EQjUgiHChV0MY6VlKHtyGJYupE4cR/OW4zp9EZqj9cUbgdZZFkpLfacGjocqe6o&#10;/Wy+rIKHt708mGl12bt3c/RNqBt3qJW6u513zyAizfFf/Od+1Wl+8VjmeVk8FfD7UwJAb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ztOYPHAAAA4wAAAA8AAAAAAAAAAAAA&#10;AAAAnwIAAGRycy9kb3ducmV2LnhtbFBLBQYAAAAABAAEAPcAAACTAwAAAAA=&#10;">
                    <v:imagedata r:id="rId42" o:title="Calendar " gain="19661f" blacklevel="22938f"/>
                    <v:path arrowok="t"/>
                  </v:shape>
                  <v:shape id="_x0000_s1118" type="#_x0000_t202" style="position:absolute;left:50970;top:8532;width:11322;height:12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IOUcUA&#10;AADjAAAADwAAAGRycy9kb3ducmV2LnhtbERPzUrDQBC+C77DMoI3u0m0QWK3pVSFHnqxxvuQHbPB&#10;7GzITpv07V2h4HG+/1ltZt+rM42xC2wgX2SgiJtgO24N1J/vD8+goiBb7AOTgQtF2Kxvb1ZY2TDx&#10;B52P0qoUwrFCA05kqLSOjSOPcREG4sR9h9GjpHNstR1xSuG+10WWldpjx6nB4UA7R83P8eQNiNht&#10;fqnffNx/zYfXyWXNEmtj7u/m7QsooVn+xVf33qb5xVOZ52WxfIS/nxIA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g5R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5958B4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</w:t>
                          </w:r>
                        </w:p>
                      </w:txbxContent>
                    </v:textbox>
                  </v:shape>
                  <v:shape id="_x0000_s1119" type="#_x0000_t202" style="position:absolute;left:24946;top:198;width:24301;height:6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uWJcUA&#10;AADjAAAADwAAAGRycy9kb3ducmV2LnhtbERPzUrDQBC+C77DMkJvdpPQBondltJa6MGLNd6H7JgN&#10;ZmdDdmzSt3cFweN8/7PZzb5XVxpjF9hAvsxAETfBdtwaqN9Pj0+goiBb7AOTgRtF2G3v7zZY2TDx&#10;G10v0qoUwrFCA05kqLSOjSOPcRkG4sR9htGjpHNstR1xSuG+10WWldpjx6nB4UAHR83X5dsbELH7&#10;/Fa/+Hj+mF+Pk8uaNdbGLB7m/TMooVn+xX/us03zi1WZ52WxXsHvTwkA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K5Yl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5958B4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الأولى</w:t>
                          </w:r>
                        </w:p>
                      </w:txbxContent>
                    </v:textbox>
                  </v:shape>
                  <v:shape id="_x0000_s1120" type="#_x0000_t202" style="position:absolute;top:12909;width:45675;height:6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czvsUA&#10;AADjAAAADwAAAGRycy9kb3ducmV2LnhtbERPS0vDQBC+C/6HZQre7CbBBIndluIDevBiG+9DdsyG&#10;ZmdDdmzSf+8Kgsf53rPZLX5QF5piH9hAvs5AEbfB9twZaE5v94+goiBbHAKTgStF2G1vbzZY2zDz&#10;B12O0qkUwrFGA05krLWOrSOPcR1G4sR9hcmjpHPqtJ1wTuF+0EWWVdpjz6nB4UjPjtrz8dsbELH7&#10;/Nq8+nj4XN5fZpe1JTbG3K2W/RMooUX+xX/ug03zi4cqz6uiLOH3pwSA3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ZzO+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CF4D42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ED4D4F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التغيير الرقمي وتهيئة العقول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FB756E" w:rsidRDefault="00FB756E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p w:rsidR="00A34119" w:rsidRDefault="00A34119" w:rsidP="00D374CF">
      <w:pPr>
        <w:jc w:val="both"/>
        <w:rPr>
          <w:sz w:val="40"/>
          <w:szCs w:val="44"/>
          <w:rtl/>
          <w:lang w:bidi="ar-SY"/>
        </w:rPr>
      </w:pPr>
    </w:p>
    <w:p w:rsidR="00D90411" w:rsidRPr="00D90411" w:rsidRDefault="00A34119" w:rsidP="00D90411">
      <w:pPr>
        <w:bidi w:val="0"/>
        <w:spacing w:after="160" w:line="259" w:lineRule="auto"/>
        <w:jc w:val="left"/>
        <w:rPr>
          <w:sz w:val="40"/>
          <w:szCs w:val="44"/>
          <w:lang w:val="en-GB" w:bidi="ar-SY"/>
        </w:rPr>
      </w:pPr>
      <w:r>
        <w:rPr>
          <w:sz w:val="40"/>
          <w:szCs w:val="44"/>
          <w:rtl/>
          <w:lang w:bidi="ar-SY"/>
        </w:rPr>
        <w:br w:type="page"/>
      </w:r>
    </w:p>
    <w:p w:rsidR="00D374CF" w:rsidRDefault="00115DE7" w:rsidP="00115DE7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g">
            <w:drawing>
              <wp:anchor distT="0" distB="0" distL="114300" distR="114300" simplePos="0" relativeHeight="252049408" behindDoc="0" locked="0" layoutInCell="1" allowOverlap="1" wp14:anchorId="0058A525" wp14:editId="63C426D9">
                <wp:simplePos x="0" y="0"/>
                <wp:positionH relativeFrom="column">
                  <wp:posOffset>0</wp:posOffset>
                </wp:positionH>
                <wp:positionV relativeFrom="paragraph">
                  <wp:posOffset>-466725</wp:posOffset>
                </wp:positionV>
                <wp:extent cx="6475778" cy="7096799"/>
                <wp:effectExtent l="0" t="0" r="0" b="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5778" cy="7096799"/>
                          <a:chOff x="-122830" y="0"/>
                          <a:chExt cx="6475778" cy="7096799"/>
                        </a:xfrm>
                      </wpg:grpSpPr>
                      <wpg:grpSp>
                        <wpg:cNvPr id="176" name="Group 176"/>
                        <wpg:cNvGrpSpPr/>
                        <wpg:grpSpPr>
                          <a:xfrm>
                            <a:off x="-122830" y="2571750"/>
                            <a:ext cx="5709524" cy="4525049"/>
                            <a:chOff x="-284761" y="0"/>
                            <a:chExt cx="5709600" cy="4525370"/>
                          </a:xfrm>
                        </wpg:grpSpPr>
                        <wpg:grpSp>
                          <wpg:cNvPr id="177" name="Group 25"/>
                          <wpg:cNvGrpSpPr/>
                          <wpg:grpSpPr>
                            <a:xfrm>
                              <a:off x="3130158" y="0"/>
                              <a:ext cx="2262211" cy="617963"/>
                              <a:chOff x="3849784" y="0"/>
                              <a:chExt cx="2262211" cy="617963"/>
                            </a:xfrm>
                          </wpg:grpSpPr>
                          <wpg:grpSp>
                            <wpg:cNvPr id="185" name="Group 185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86" name="Oval 186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87" name="Picture 187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88" name="TextBox 34"/>
                            <wps:cNvSpPr txBox="1"/>
                            <wps:spPr>
                              <a:xfrm>
                                <a:off x="3849784" y="69919"/>
                                <a:ext cx="1755163" cy="54804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115DE7" w:rsidRPr="00BC6FB1" w:rsidRDefault="00CF4D42" w:rsidP="00CF4D42">
                                  <w:pPr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hyperlink r:id="rId43" w:history="1">
                                    <w:r w:rsidR="00115DE7" w:rsidRPr="00CF4D42">
                                      <w:rPr>
                                        <w:rStyle w:val="Hyperlink"/>
                                        <w:rFonts w:ascii="Adobe Arabic" w:eastAsia="GE Dinar One" w:hAnsi="Adobe Arabic" w:cs="Adobe Arabic"/>
                                        <w:b/>
                                        <w:bCs/>
                                        <w:kern w:val="24"/>
                                        <w:sz w:val="44"/>
                                        <w:szCs w:val="44"/>
                                        <w:rtl/>
                                        <w:lang w:bidi="ar-SY"/>
                                      </w:rPr>
                                      <w:t>أهداف الجلسة</w:t>
                                    </w:r>
                                  </w:hyperlink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89" name="Group 26"/>
                          <wpg:cNvGrpSpPr/>
                          <wpg:grpSpPr>
                            <a:xfrm>
                              <a:off x="-14" y="9939"/>
                              <a:ext cx="2261249" cy="617895"/>
                              <a:chOff x="-14" y="0"/>
                              <a:chExt cx="2261557" cy="618520"/>
                            </a:xfrm>
                          </wpg:grpSpPr>
                          <wps:wsp>
                            <wps:cNvPr id="1451488576" name="Oval 1451488576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51488577" name="TextBox 34"/>
                            <wps:cNvSpPr txBox="1"/>
                            <wps:spPr>
                              <a:xfrm>
                                <a:off x="-14" y="69921"/>
                                <a:ext cx="1756037" cy="54859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115DE7" w:rsidRPr="00BC6FB1" w:rsidRDefault="00CF4D42" w:rsidP="00CF4D42">
                                  <w:pPr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hyperlink r:id="rId44" w:history="1">
                                    <w:r w:rsidR="00115DE7" w:rsidRPr="00CF4D42">
                                      <w:rPr>
                                        <w:rStyle w:val="Hyperlink"/>
                                        <w:rFonts w:ascii="Adobe Arabic" w:eastAsia="GE Dinar One" w:hAnsi="Adobe Arabic" w:cs="Adobe Arabic" w:hint="cs"/>
                                        <w:b/>
                                        <w:bCs/>
                                        <w:kern w:val="24"/>
                                        <w:sz w:val="44"/>
                                        <w:szCs w:val="44"/>
                                        <w:rtl/>
                                        <w:lang w:bidi="ar-SY"/>
                                      </w:rPr>
                                      <w:t>محاور الجلسة</w:t>
                                    </w:r>
                                  </w:hyperlink>
                                  <w:bookmarkStart w:id="1" w:name="_GoBack"/>
                                  <w:bookmarkEnd w:id="1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451488578" name="Picture 1451488578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 cstate="print">
                                <a:lum bright="70000" contrast="-70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451488579" name="Text Box 1451488579"/>
                          <wps:cNvSpPr txBox="1"/>
                          <wps:spPr>
                            <a:xfrm>
                              <a:off x="2717786" y="874163"/>
                              <a:ext cx="2707053" cy="32880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115DE7" w:rsidRPr="002C04B9" w:rsidRDefault="00115DE7" w:rsidP="00115DE7">
                                <w:pPr>
                                  <w:pStyle w:val="a"/>
                                  <w:spacing w:line="276" w:lineRule="auto"/>
                                  <w:rPr>
                                    <w:rFonts w:ascii="Sakkal Majalla" w:hAnsi="Sakkal Majalla" w:cs="Sakkal Majalla"/>
                                    <w:sz w:val="34"/>
                                    <w:szCs w:val="34"/>
                                    <w:rtl/>
                                  </w:rPr>
                                </w:pPr>
                                <w:r w:rsidRPr="002C04B9">
                                  <w:rPr>
                                    <w:rFonts w:ascii="Sakkal Majalla" w:hAnsi="Sakkal Majalla" w:cs="Sakkal Majalla" w:hint="cs"/>
                                    <w:sz w:val="34"/>
                                    <w:szCs w:val="34"/>
                                    <w:rtl/>
                                  </w:rPr>
                                  <w:t>عند الانتهاء من تنفيذ أنشطة هذه الجلسة التدريبية، سيتمكّن المشاركون من: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مناقشة كيفية تحويل الثقافة التنظيمية لتكون مرنة ومستعدة للتغيير.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تحديد السلوكيّات الجديدة التي يجب على الموظفين تبنيها لدعم التغيير.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توضيح كيفية بناء فرق ديناميكية وملهمة جاهزة للتفاعل مع التغيير الرقمي.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2"/>
                                    <w:szCs w:val="32"/>
                                    <w:rtl/>
                                    <w:lang w:bidi="ar-SY"/>
                                  </w:rPr>
                                  <w:t>اتخاذ الخطوات اللازمة لتقمّص دور المايسترو الفذ لقيادة التغيير في التحول الرقمي.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1488580" name="Text Box 1451488580"/>
                          <wps:cNvSpPr txBox="1"/>
                          <wps:spPr>
                            <a:xfrm>
                              <a:off x="-284761" y="874518"/>
                              <a:ext cx="2540552" cy="3650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مشاهدة فيديو تدريبي.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تحويل الثقافة التنظيمية لتكون مرنة ومستعدة للتغيير.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تمرين.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السلوكيّات الجديدة التي يجب على الموظفين تبنيها لدعم التغيير.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كيفية بناء فرق ديناميكية وملهمة جاهزة للتفاعل مع التغيير الرقمي.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تمرين.</w:t>
                                </w:r>
                              </w:p>
                              <w:p w:rsidR="00115DE7" w:rsidRPr="00697EE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كيف تكون المايسترو الفذ لقيادة التغيير في التحول الرقمي؟</w:t>
                                </w:r>
                              </w:p>
                              <w:p w:rsidR="00115DE7" w:rsidRPr="000F32C7" w:rsidRDefault="00115DE7" w:rsidP="00115DE7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الخاتمة.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51488581" name="Group 1451488581"/>
                        <wpg:cNvGrpSpPr/>
                        <wpg:grpSpPr>
                          <a:xfrm>
                            <a:off x="-1" y="0"/>
                            <a:ext cx="6352949" cy="2144252"/>
                            <a:chOff x="-1" y="0"/>
                            <a:chExt cx="6352949" cy="2144252"/>
                          </a:xfrm>
                        </wpg:grpSpPr>
                        <pic:pic xmlns:pic="http://schemas.openxmlformats.org/drawingml/2006/picture">
                          <pic:nvPicPr>
                            <pic:cNvPr id="1451488582" name="Picture 1451488582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51488583" name="TextBox 34"/>
                          <wps:cNvSpPr txBox="1"/>
                          <wps:spPr>
                            <a:xfrm>
                              <a:off x="5220743" y="891397"/>
                              <a:ext cx="113220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CF4D42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584" name="TextBox 34"/>
                          <wps:cNvSpPr txBox="1"/>
                          <wps:spPr>
                            <a:xfrm>
                              <a:off x="2494601" y="19867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CF4D42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585" name="TextBox 34"/>
                          <wps:cNvSpPr txBox="1"/>
                          <wps:spPr>
                            <a:xfrm>
                              <a:off x="-1" y="1291070"/>
                              <a:ext cx="456755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15DE7" w:rsidRPr="00F01FA2" w:rsidRDefault="00115DE7" w:rsidP="00CF4D42">
                                <w:pPr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697EE7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الثقافة التنظيمية والسلوك في التحول الرقمي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5" o:spid="_x0000_s1121" style="position:absolute;margin-left:0;margin-top:-36.75pt;width:509.9pt;height:558.8pt;z-index:252049408;mso-position-horizontal-relative:text;mso-position-vertical-relative:text;mso-width-relative:margin;mso-height-relative:margin" coordorigin="-1228" coordsize="64757,709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">
                <v:group id="Group 176" o:spid="_x0000_s1122" style="position:absolute;left:-1228;top:25717;width:57094;height:45250" coordorigin="-2847" coordsize="57096,452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<v:group id="Group 25" o:spid="_x0000_s1123" style="position:absolute;left:31301;width:22622;height:6179" coordorigin="38497" coordsize="22622,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  <v:group id="Group 185" o:spid="_x0000_s1124" style="position:absolute;left:56062;width:5057;height:5155" coordorigin="56062" coordsize="5057,5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    <v:oval id="Oval 186" o:spid="_x0000_s1125" style="position:absolute;left:56062;width:5057;height:5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l7ecAA&#10;AADcAAAADwAAAGRycy9kb3ducmV2LnhtbERPTYvCMBC9C/sfwix403R1EalGWQRRRA9a8Tw0Y1ts&#10;JiWJtf57syB4m8f7nPmyM7VoyfnKsoKfYQKCOLe64kLBOVsPpiB8QNZYWyYFT/KwXHz15phq++Aj&#10;tadQiBjCPkUFZQhNKqXPSzLoh7YhjtzVOoMhQldI7fARw00tR0kykQYrjg0lNrQqKb+d7kbB3oyz&#10;S/vrNs/mvL/cds4c1tlIqf539zcDEagLH/HbvdVx/nQC/8/EC+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l7ecAAAADcAAAADwAAAAAAAAAAAAAAAACYAgAAZHJzL2Rvd25y&#10;ZXYueG1sUEsFBgAAAAAEAAQA9QAAAIUDAAAAAA==&#10;" fillcolor="#168489" stroked="f" strokeweight="1pt">
                        <v:fill opacity="49087f"/>
                        <v:stroke joinstyle="miter"/>
                      </v:oval>
                      <v:shape id="Picture 187" o:spid="_x0000_s1126" type="#_x0000_t75" alt="Target " style="position:absolute;left:56923;top:814;width:3526;height:3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EZlPCAAAA3AAAAA8AAABkcnMvZG93bnJldi54bWxET01rAjEQvRf6H8IIvdWsUqysRhGh4EEQ&#10;t3vxNmzG3dXNZNnEmPbXG6HQ2zze5yzX0XQi0OBaywom4wwEcWV1y7WC8vvrfQ7CeWSNnWVS8EMO&#10;1qvXlyXm2t75SKHwtUgh7HJU0Hjf51K6qiGDbmx74sSd7WDQJzjUUg94T+Gmk9Msm0mDLaeGBnva&#10;NlRdi5tRcAhYuqz40Nu4P8XNMVymYf+r1NsobhYgPEX/L/5z73SaP/+E5zPpAr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hGZTwgAAANwAAAAPAAAAAAAAAAAAAAAAAJ8C&#10;AABkcnMvZG93bnJldi54bWxQSwUGAAAAAAQABAD3AAAAjgMAAAAA&#10;">
                        <v:imagedata r:id="rId38" o:title="Target " gain="19661f" blacklevel="22938f"/>
                      </v:shape>
                    </v:group>
                    <v:shape id="_x0000_s1127" type="#_x0000_t202" style="position:absolute;left:38497;top:699;width:17552;height:5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G9pcMA&#10;AADcAAAADwAAAGRycy9kb3ducmV2LnhtbESPQWvDMAyF74P9B6PBbqvTQUdJ65bSrdDDLuvSu4jV&#10;ODSWQ6w16b+fDoPdJN7Te5/W2yl25kZDbhM7mM8KMMR18i03Dqrvw8sSTBZkj11icnCnDNvN48Ma&#10;S59G/qLbSRqjIZxLdBBE+tLaXAeKmGepJ1btkoaIouvQWD/gqOGxs69F8WYjtqwNAXvaB6qvp5/o&#10;QMTv5vfqI+bjefp8H0NRL7By7vlp2q3ACE3yb/67PnrFXyqtPqMT2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G9pcMAAADcAAAADwAAAAAAAAAAAAAAAACYAgAAZHJzL2Rv&#10;d25yZXYueG1sUEsFBgAAAAAEAAQA9QAAAIgDAAAAAA==&#10;" filled="f" stroked="f">
                      <v:textbox style="mso-fit-shape-to-text:t">
                        <w:txbxContent>
                          <w:p w:rsidR="00115DE7" w:rsidRPr="00BC6FB1" w:rsidRDefault="00CF4D42" w:rsidP="00CF4D42">
                            <w:pPr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hyperlink r:id="rId45" w:history="1">
                              <w:r w:rsidR="00115DE7" w:rsidRPr="00CF4D42">
                                <w:rPr>
                                  <w:rStyle w:val="Hyperlink"/>
                                  <w:rFonts w:ascii="Adobe Arabic" w:eastAsia="GE Dinar One" w:hAnsi="Adobe Arabic" w:cs="Adobe Arabic"/>
                                  <w:b/>
                                  <w:bCs/>
                                  <w:kern w:val="24"/>
                                  <w:sz w:val="44"/>
                                  <w:szCs w:val="44"/>
                                  <w:rtl/>
                                  <w:lang w:bidi="ar-SY"/>
                                </w:rPr>
                                <w:t>أهداف الجلسة</w:t>
                              </w:r>
                            </w:hyperlink>
                          </w:p>
                        </w:txbxContent>
                      </v:textbox>
                    </v:shape>
                  </v:group>
                  <v:group id="Group 26" o:spid="_x0000_s1128" style="position:absolute;top:99;width:22612;height:6179" coordorigin="" coordsize="22615,6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  <v:oval id="Oval 1451488576" o:spid="_x0000_s1129" style="position:absolute;left:17557;width:5058;height:5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ygx8cA&#10;AADjAAAADwAAAGRycy9kb3ducmV2LnhtbERPX2vCMBB/H+w7hBP2NlNddaUzyhjIxtAHrfh8NGdb&#10;bC4lyWr99osg+Hi//7dYDaYVPTnfWFYwGScgiEurG64UHIr1awbCB2SNrWVScCUPq+Xz0wJzbS+8&#10;o34fKhFD2OeooA6hy6X0ZU0G/dh2xJE7WWcwxNNVUju8xHDTymmSzKXBhmNDjR191VSe939Gwca8&#10;Fcc+dd/X7rA5nn+d2a6LqVIvo+HzA0SgITzEd/ePjvPT2STNstn7HG4/RQDk8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soMfHAAAA4wAAAA8AAAAAAAAAAAAAAAAAmAIAAGRy&#10;cy9kb3ducmV2LnhtbFBLBQYAAAAABAAEAPUAAACMAwAAAAA=&#10;" fillcolor="#168489" stroked="f" strokeweight="1pt">
                      <v:fill opacity="49087f"/>
                      <v:stroke joinstyle="miter"/>
                    </v:oval>
                    <v:shape id="_x0000_s1130" type="#_x0000_t202" style="position:absolute;top:699;width:17560;height:54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vQIcYA&#10;AADjAAAADwAAAGRycy9kb3ducmV2LnhtbERPS0vDQBC+C/6HZQRvdhNpbIjdluIDevBiG+9DdpoN&#10;zc6G7Nik/94VBI/zvWe9nX2vLjTGLrCBfJGBIm6C7bg1UB/fH0pQUZAt9oHJwJUibDe3N2usbJj4&#10;ky4HaVUK4VihAScyVFrHxpHHuAgDceJOYfQo6RxbbUecUrjv9WOWPWmPHacGhwO9OGrOh29vQMTu&#10;8mv95uP+a/54nVzWFFgbc383755BCc3yL/5z722avyzyZVkWqxX8/pQA0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vQIcYAAADjAAAADwAAAAAAAAAAAAAAAACYAgAAZHJz&#10;L2Rvd25yZXYueG1sUEsFBgAAAAAEAAQA9QAAAIsDAAAAAA==&#10;" filled="f" stroked="f">
                      <v:textbox style="mso-fit-shape-to-text:t">
                        <w:txbxContent>
                          <w:p w:rsidR="00115DE7" w:rsidRPr="00BC6FB1" w:rsidRDefault="00CF4D42" w:rsidP="00CF4D42">
                            <w:pPr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hyperlink r:id="rId46" w:history="1">
                              <w:r w:rsidR="00115DE7" w:rsidRPr="00CF4D42">
                                <w:rPr>
                                  <w:rStyle w:val="Hyperlink"/>
                                  <w:rFonts w:ascii="Adobe Arabic" w:eastAsia="GE Dinar One" w:hAnsi="Adobe Arabic" w:cs="Adobe Arabic" w:hint="cs"/>
                                  <w:b/>
                                  <w:bCs/>
                                  <w:kern w:val="24"/>
                                  <w:sz w:val="44"/>
                                  <w:szCs w:val="44"/>
                                  <w:rtl/>
                                  <w:lang w:bidi="ar-SY"/>
                                </w:rPr>
                                <w:t>محاور الجلسة</w:t>
                              </w:r>
                            </w:hyperlink>
                            <w:bookmarkStart w:id="2" w:name="_GoBack"/>
                            <w:bookmarkEnd w:id="2"/>
                          </w:p>
                        </w:txbxContent>
                      </v:textbox>
                    </v:shape>
                    <v:shape id="Picture 1451488578" o:spid="_x0000_s1131" type="#_x0000_t75" alt="Note " style="position:absolute;left:18323;top:639;width:3816;height:38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">
                      <v:imagedata r:id="rId41" o:title="Note " gain="19661f" blacklevel="22938f"/>
                    </v:shape>
                  </v:group>
                  <v:shape id="Text Box 1451488579" o:spid="_x0000_s1132" type="#_x0000_t202" style="position:absolute;left:27177;top:8741;width:27071;height:328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MMr8oA&#10;AADjAAAADwAAAGRycy9kb3ducmV2LnhtbERPzWrCQBC+C77DMgVvulFMTVNXkYC0lPZg9NLbNDsm&#10;odnZmF019endQqHH+f5nue5NIy7UudqygukkAkFcWF1zqeCw344TEM4ja2wsk4IfcrBeDQdLTLW9&#10;8o4uuS9FCGGXooLK+zaV0hUVGXQT2xIH7mg7gz6cXSl1h9cQbho5i6JHabDm0FBhS1lFxXd+Ngre&#10;su0H7r5mJrk12cv7cdOeDp+xUqOHfvMMwlPv/8V/7lcd5s/j6TxJ4sUT/P4UAJCrO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BjDK/KAAAA4wAAAA8AAAAAAAAAAAAAAAAAmAIA&#10;AGRycy9kb3ducmV2LnhtbFBLBQYAAAAABAAEAPUAAACPAwAAAAA=&#10;" filled="f" stroked="f" strokeweight=".5pt">
                    <v:textbox>
                      <w:txbxContent>
                        <w:p w:rsidR="00115DE7" w:rsidRPr="002C04B9" w:rsidRDefault="00115DE7" w:rsidP="00115DE7">
                          <w:pPr>
                            <w:pStyle w:val="a"/>
                            <w:spacing w:line="276" w:lineRule="auto"/>
                            <w:rPr>
                              <w:rFonts w:ascii="Sakkal Majalla" w:hAnsi="Sakkal Majalla" w:cs="Sakkal Majalla"/>
                              <w:sz w:val="34"/>
                              <w:szCs w:val="34"/>
                              <w:rtl/>
                            </w:rPr>
                          </w:pPr>
                          <w:r w:rsidRPr="002C04B9">
                            <w:rPr>
                              <w:rFonts w:ascii="Sakkal Majalla" w:hAnsi="Sakkal Majalla" w:cs="Sakkal Majalla" w:hint="cs"/>
                              <w:sz w:val="34"/>
                              <w:szCs w:val="34"/>
                              <w:rtl/>
                            </w:rPr>
                            <w:t>عند الانتهاء من تنفيذ أنشطة هذه الجلسة التدريبية، سيتمكّن المشاركون من: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مناقشة كيفية تحويل الثقافة التنظيمية لتكون مرنة ومستعدة للتغيير.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تحديد السلوكيّات الجديدة التي يجب على الموظفين تبنيها لدعم التغيير.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توضيح كيفية بناء فرق ديناميكية وملهمة جاهزة للتفاعل مع التغيير الرقمي.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2"/>
                              <w:szCs w:val="32"/>
                              <w:rtl/>
                              <w:lang w:bidi="ar-SY"/>
                            </w:rPr>
                            <w:t>اتخاذ الخطوات اللازمة لتقمّص دور المايسترو الفذ لقيادة التغيير في التحول الرقمي.</w:t>
                          </w:r>
                        </w:p>
                      </w:txbxContent>
                    </v:textbox>
                  </v:shape>
                  <v:shape id="Text Box 1451488580" o:spid="_x0000_s1133" type="#_x0000_t202" style="position:absolute;left:-2847;top:8745;width:25404;height:36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zVFcwA&#10;AADjAAAADwAAAGRycy9kb3ducmV2LnhtbESPQU/DMAyF70j8h8iTuLF004qismyaKk0gBIeNXbiZ&#10;xmurNU5pwlb49fiAtKPt5/fet1yPvlNnGmIb2MJsmoEiroJrubZweN/eG1AxITvsApOFH4qwXt3e&#10;LLFw4cI7Ou9TrcSEY4EWmpT6QutYNeQxTkNPLLdjGDwmGYdauwEvYu47Pc+yB+2xZUlosKeyoeq0&#10;//YWXsrtG+4+5978duXT63HTfx0+cmvvJuPmEVSiMV3F/9/PTuov8tnCmNwIhTDJAvTqDw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hIzVFcwAAADjAAAADwAAAAAAAAAAAAAAAACY&#10;AgAAZHJzL2Rvd25yZXYueG1sUEsFBgAAAAAEAAQA9QAAAJEDAAAAAA==&#10;" filled="f" stroked="f" strokeweight=".5pt">
                    <v:textbox>
                      <w:txbxContent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مشاهدة فيديو تدريبي.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تحويل الثقافة التنظيمية لتكون مرنة ومستعدة للتغيير.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تمرين.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السلوكيّات الجديدة التي يجب على الموظفين تبنيها لدعم التغيير.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كيفية بناء فرق ديناميكية وملهمة جاهزة للتفاعل مع التغيير الرقمي.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تمرين.</w:t>
                          </w:r>
                        </w:p>
                        <w:p w:rsidR="00115DE7" w:rsidRPr="00697EE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كيف تكون المايسترو الفذ لقيادة التغيير في التحول الرقمي؟</w:t>
                          </w:r>
                        </w:p>
                        <w:p w:rsidR="00115DE7" w:rsidRPr="000F32C7" w:rsidRDefault="00115DE7" w:rsidP="00115DE7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الخاتمة.</w:t>
                          </w:r>
                        </w:p>
                      </w:txbxContent>
                    </v:textbox>
                  </v:shape>
                </v:group>
                <v:group id="Group 1451488581" o:spid="_x0000_s1134" style="position:absolute;width:63529;height:21442" coordorigin="" coordsize="63529,214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N2LSYyQAA&#10;AOMAAAAPAAAAAAAAAAAAAAAAAKoCAABkcnMvZG93bnJldi54bWxQSwUGAAAAAAQABAD6AAAAoAMA&#10;AAAA&#10;">
                  <v:shape id="Picture 1451488582" o:spid="_x0000_s1135" type="#_x0000_t75" alt="Calendar " style="position:absolute;left:55460;width:5264;height:5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KkdfHAAAA4wAAAA8AAABkcnMvZG93bnJldi54bWxET91LwzAQfxf8H8IJe3PpviTUZUMKMnEw&#10;WPXFt6M502JzKUns6n9vBoKP9/u+7X5yvRgpxM6zhsW8AEHceNOx1fD+9nyvQMSEbLD3TBp+KMJ+&#10;d3uzxdL4C59prJMVOYRjiRralIZSyti05DDO/UCcuU8fHKZ8BitNwEsOd71cFsWDdNhxbmhxoKql&#10;5qv+dhpWrwd5sqP6OPijPYc6VrU/VVrP7qanRxCJpvQv/nO/mDx/vVmsldqoJVx/ygDI3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zKkdfHAAAA4wAAAA8AAAAAAAAAAAAA&#10;AAAAnwIAAGRycy9kb3ducmV2LnhtbFBLBQYAAAAABAAEAPcAAACTAwAAAAA=&#10;">
                    <v:imagedata r:id="rId42" o:title="Calendar " gain="19661f" blacklevel="22938f"/>
                    <v:path arrowok="t"/>
                  </v:shape>
                  <v:shape id="_x0000_s1136" type="#_x0000_t202" style="position:absolute;left:52207;top:8913;width:11322;height:12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WmBcUA&#10;AADjAAAADwAAAGRycy9kb3ducmV2LnhtbERPzUrDQBC+C32HZQre7Ca1kRC7LaUq9ODFGu9DdswG&#10;s7MhOzbp27uC4HG+/9nuZ9+rC42xC2wgX2WgiJtgO24N1O8vdyWoKMgW+8Bk4EoR9rvFzRYrGyZ+&#10;o8tZWpVCOFZowIkMldaxceQxrsJAnLjPMHqUdI6ttiNOKdz3ep1lD9pjx6nB4UBHR83X+dsbELGH&#10;/Fo/+3j6mF+fJpc1BdbG3C7nwyMooVn+xX/uk03zN0W+KcuivIffnxIA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5aYF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CF4D42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</w:t>
                          </w:r>
                        </w:p>
                      </w:txbxContent>
                    </v:textbox>
                  </v:shape>
                  <v:shape id="_x0000_s1137" type="#_x0000_t202" style="position:absolute;left:24946;top:198;width:24301;height:6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w+ccUA&#10;AADjAAAADwAAAGRycy9kb3ducmV2LnhtbERPS0vDQBC+C/6HZQRvdhNJJMRuS/EBPfRiG+9DdswG&#10;s7MhOzbpv3cLgsf53rPeLn5QZ5piH9hAvspAEbfB9twZaE7vDxWoKMgWh8Bk4EIRtpvbmzXWNsz8&#10;QeejdCqFcKzRgBMZa61j68hjXIWROHFfYfIo6Zw6bSecU7gf9GOWPWmPPacGhyO9OGq/jz/egIjd&#10;5Zfmzcf953J4nV3WltgYc3+37J5BCS3yL/5z722aX5R5UVVlVcD1pwSA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D5x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CF4D42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الثانية</w:t>
                          </w:r>
                        </w:p>
                      </w:txbxContent>
                    </v:textbox>
                  </v:shape>
                  <v:shape id="_x0000_s1138" type="#_x0000_t202" style="position:absolute;top:12910;width:45675;height:6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Cb6sUA&#10;AADjAAAADwAAAGRycy9kb3ducmV2LnhtbERPzUrDQBC+C32HZQre7CbSSIjdltIq9ODFNt6H7JgN&#10;ZmdDdmzSt3cFweN8/7PZzb5XVxpjF9hAvspAETfBdtwaqC+vDyWoKMgW+8Bk4EYRdtvF3QYrGyZ+&#10;p+tZWpVCOFZowIkMldaxceQxrsJAnLjPMHqUdI6ttiNOKdz3+jHLnrTHjlODw4EOjpqv87c3IGL3&#10;+a1+8fH0Mb8dJ5c1BdbG3C/n/TMooVn+xX/uk03z10W+LsuiLOD3pwSA3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QJvqxQAAAOMAAAAPAAAAAAAAAAAAAAAAAJgCAABkcnMv&#10;ZG93bnJldi54bWxQSwUGAAAAAAQABAD1AAAAigMAAAAA&#10;" filled="f" stroked="f">
                    <v:textbox style="mso-fit-shape-to-text:t">
                      <w:txbxContent>
                        <w:p w:rsidR="00115DE7" w:rsidRPr="00F01FA2" w:rsidRDefault="00115DE7" w:rsidP="00CF4D42">
                          <w:pPr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697EE7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الثقافة التنظيمية والسلوك في التحول الرقمي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sectPr w:rsidR="00D374CF" w:rsidSect="005E1791">
      <w:headerReference w:type="default" r:id="rId47"/>
      <w:footerReference w:type="default" r:id="rId48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4A06" w:rsidRDefault="00074A06" w:rsidP="00F53D08">
      <w:pPr>
        <w:spacing w:line="240" w:lineRule="auto"/>
      </w:pPr>
      <w:r>
        <w:separator/>
      </w:r>
    </w:p>
  </w:endnote>
  <w:endnote w:type="continuationSeparator" w:id="0">
    <w:p w:rsidR="00074A06" w:rsidRDefault="00074A06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obe Ming Std L">
    <w:panose1 w:val="00000000000000000000"/>
    <w:charset w:val="80"/>
    <w:family w:val="roman"/>
    <w:notTrueType/>
    <w:pitch w:val="variable"/>
    <w:sig w:usb0="00000203" w:usb1="1A0F1900" w:usb2="00000016" w:usb3="00000000" w:csb0="00120005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GE Dinar One">
    <w:altName w:val="Sakkal Majalla"/>
    <w:panose1 w:val="00000000000000000000"/>
    <w:charset w:val="B2"/>
    <w:family w:val="roman"/>
    <w:notTrueType/>
    <w:pitch w:val="variable"/>
    <w:sig w:usb0="80002003" w:usb1="80000100" w:usb2="00000028" w:usb3="00000000" w:csb0="0000004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FFFFFF" w:themeColor="background1"/>
        <w:rtl/>
      </w:rPr>
      <w:id w:val="-17767782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C2CFD" w:rsidRPr="00DC2CFD" w:rsidRDefault="00D90411">
        <w:pPr>
          <w:pStyle w:val="Footer"/>
          <w:jc w:val="center"/>
          <w:rPr>
            <w:color w:val="FFFFFF" w:themeColor="background1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4624" behindDoc="1" locked="0" layoutInCell="1" allowOverlap="1" wp14:anchorId="1361C135" wp14:editId="283DDC8E">
                  <wp:simplePos x="0" y="0"/>
                  <wp:positionH relativeFrom="page">
                    <wp:align>left</wp:align>
                  </wp:positionH>
                  <wp:positionV relativeFrom="paragraph">
                    <wp:posOffset>-3476625</wp:posOffset>
                  </wp:positionV>
                  <wp:extent cx="7610475" cy="4165382"/>
                  <wp:effectExtent l="0" t="0" r="28575" b="26035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610475" cy="4165382"/>
                            <a:chOff x="-3" y="0"/>
                            <a:chExt cx="7610475" cy="4164747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-3" y="3199911"/>
                              <a:ext cx="7610475" cy="964836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<w:pict>
                <v:group w14:anchorId="6F242E15" id="Group 39" o:spid="_x0000_s1026" style="position:absolute;margin-left:0;margin-top:-273.75pt;width:599.25pt;height:328pt;z-index:-251641856;mso-position-horizontal:left;mso-position-horizontal-relative:page;mso-width-relative:margin" coordorigin="" coordsize="76104,41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1999;width:76104;height:9648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7610475,0;7610475,964836;0,964836;0,0" o:connectangles="0,0,0,0,0"/>
                  </v:shape>
                  <w10:wrap anchorx="page"/>
                </v:group>
              </w:pict>
            </mc:Fallback>
          </mc:AlternateContent>
        </w:r>
        <w:r w:rsidR="00DC2CFD" w:rsidRPr="00DC2CFD">
          <w:rPr>
            <w:color w:val="FFFFFF" w:themeColor="background1"/>
          </w:rPr>
          <w:fldChar w:fldCharType="begin"/>
        </w:r>
        <w:r w:rsidR="00DC2CFD" w:rsidRPr="00DC2CFD">
          <w:rPr>
            <w:color w:val="FFFFFF" w:themeColor="background1"/>
          </w:rPr>
          <w:instrText xml:space="preserve"> PAGE   \* MERGEFORMAT </w:instrText>
        </w:r>
        <w:r w:rsidR="00DC2CFD" w:rsidRPr="00DC2CFD">
          <w:rPr>
            <w:color w:val="FFFFFF" w:themeColor="background1"/>
          </w:rPr>
          <w:fldChar w:fldCharType="separate"/>
        </w:r>
        <w:r w:rsidR="005958B4">
          <w:rPr>
            <w:noProof/>
            <w:color w:val="FFFFFF" w:themeColor="background1"/>
            <w:rtl/>
          </w:rPr>
          <w:t>1</w:t>
        </w:r>
        <w:r w:rsidR="00DC2CFD" w:rsidRPr="00DC2CFD">
          <w:rPr>
            <w:noProof/>
            <w:color w:val="FFFFFF" w:themeColor="background1"/>
          </w:rPr>
          <w:fldChar w:fldCharType="end"/>
        </w:r>
      </w:p>
    </w:sdtContent>
  </w:sdt>
  <w:p w:rsidR="00DC2CFD" w:rsidRPr="00DC2CFD" w:rsidRDefault="00DC2CFD">
    <w:pPr>
      <w:pStyle w:val="Footer"/>
      <w:rPr>
        <w:color w:val="FFFFFF" w:themeColor="background1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FFFFFF" w:themeColor="background1"/>
        <w:rtl/>
      </w:rPr>
      <w:id w:val="-85541824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6609B" w:rsidRPr="00DC2CFD" w:rsidRDefault="0046609B">
        <w:pPr>
          <w:pStyle w:val="Footer"/>
          <w:jc w:val="center"/>
          <w:rPr>
            <w:color w:val="FFFFFF" w:themeColor="background1"/>
          </w:rPr>
        </w:pPr>
        <w:r w:rsidRPr="00DC2CFD">
          <w:rPr>
            <w:color w:val="FFFFFF" w:themeColor="background1"/>
          </w:rPr>
          <w:fldChar w:fldCharType="begin"/>
        </w:r>
        <w:r w:rsidRPr="00DC2CFD">
          <w:rPr>
            <w:color w:val="FFFFFF" w:themeColor="background1"/>
          </w:rPr>
          <w:instrText xml:space="preserve"> PAGE   \* MERGEFORMAT </w:instrText>
        </w:r>
        <w:r w:rsidRPr="00DC2CFD">
          <w:rPr>
            <w:color w:val="FFFFFF" w:themeColor="background1"/>
          </w:rPr>
          <w:fldChar w:fldCharType="separate"/>
        </w:r>
        <w:r w:rsidR="005958B4">
          <w:rPr>
            <w:noProof/>
            <w:color w:val="FFFFFF" w:themeColor="background1"/>
            <w:rtl/>
          </w:rPr>
          <w:t>1</w:t>
        </w:r>
        <w:r w:rsidRPr="00DC2CFD">
          <w:rPr>
            <w:noProof/>
            <w:color w:val="FFFFFF" w:themeColor="background1"/>
          </w:rPr>
          <w:fldChar w:fldCharType="end"/>
        </w:r>
      </w:p>
    </w:sdtContent>
  </w:sdt>
  <w:p w:rsidR="0046609B" w:rsidRPr="00DC2CFD" w:rsidRDefault="0046609B">
    <w:pPr>
      <w:pStyle w:val="Footer"/>
      <w:rPr>
        <w:color w:val="FFFFFF" w:themeColor="background1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FFFFFF" w:themeColor="background1"/>
        <w:rtl/>
      </w:rPr>
      <w:id w:val="-6769599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6609B" w:rsidRPr="00DC2CFD" w:rsidRDefault="0046609B">
        <w:pPr>
          <w:pStyle w:val="Footer"/>
          <w:jc w:val="center"/>
          <w:rPr>
            <w:color w:val="FFFFFF" w:themeColor="background1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84864" behindDoc="1" locked="0" layoutInCell="1" allowOverlap="1" wp14:anchorId="1B3AE0A0" wp14:editId="3CC80DE7">
                  <wp:simplePos x="0" y="0"/>
                  <wp:positionH relativeFrom="page">
                    <wp:align>left</wp:align>
                  </wp:positionH>
                  <wp:positionV relativeFrom="paragraph">
                    <wp:posOffset>-3476625</wp:posOffset>
                  </wp:positionV>
                  <wp:extent cx="7610475" cy="4203480"/>
                  <wp:effectExtent l="0" t="0" r="28575" b="26035"/>
                  <wp:wrapNone/>
                  <wp:docPr id="1181034347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610475" cy="4203480"/>
                            <a:chOff x="-3" y="0"/>
                            <a:chExt cx="7610475" cy="4202841"/>
                          </a:xfrm>
                        </wpg:grpSpPr>
                        <wps:wsp>
                          <wps:cNvPr id="933373865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1850269" name="شكل حر 769906"/>
                          <wps:cNvSpPr/>
                          <wps:spPr>
                            <a:xfrm rot="10800000">
                              <a:off x="-3" y="3238005"/>
                              <a:ext cx="7610475" cy="964836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group id="Group 39" o:spid="_x0000_s1026" style="position:absolute;left:0;text-align:left;margin-left:0;margin-top:-273.75pt;width:599.25pt;height:331pt;z-index:-251631616;mso-position-horizontal:left;mso-position-horizontal-relative:page;mso-width-relative:margin;mso-height-relative:margin" coordorigin="" coordsize="76104,42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U9qcsA&#10;AADiAAAADwAAAGRycy9kb3ducmV2LnhtbESPUUvDMBSF3wX/Q7iCby6ZwW6ry8YmCmMIY1PYHi/N&#10;tS1rbkoTu/rvjTDw8XDOdw5nvhxcI3rqQu3ZwHikQBAX3tZcGvj8eHuYgggR2WLjmQz8UIDl4vZm&#10;jrn1F95Tf4ilSCUccjRQxdjmUoaiIodh5Fvi5H35zmFMsiul7fCSyl0jH5XKpMOa00KFLb1UVJwP&#10;387AbKWytR6ftseedu+v5/1GNeuTMfd3w+oZRKQh/oev9MYmTms90dPsCf4upTsgF7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QdT2pywAAAOIAAAAPAAAAAAAAAAAAAAAAAJgC&#10;AABkcnMvZG93bnJldi54bWxQSwUGAAAAAAQABAD1AAAAkAMA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2380;width:76104;height:9648;rotation:18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Q9M8cA&#10;AADjAAAADwAAAGRycy9kb3ducmV2LnhtbERPT0vDMBS/C36H8ARvLm3FutVlQ4ShzF3cvHh7a16b&#10;YvMSkrjVb28EweP7/X/L9WRHcaIQB8cKylkBgrh1euBewfthczMHEROyxtExKfimCOvV5cUSG+3O&#10;/EanfepFDuHYoAKTkm+kjK0hi3HmPHHmOhcspnyGXuqA5xxuR1kVRS0tDpwbDHp6MtR+7r+sgtfw&#10;4XfmeeuOm67adodbeW+8VOr6anp8AJFoSv/iP/eLzvPrspzfFVW9gN+fMgB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UPTPHAAAA4wAAAA8AAAAAAAAAAAAAAAAAmAIAAGRy&#10;cy9kb3ducmV2LnhtbFBLBQYAAAAABAAEAPUAAACMAwAAAAA=&#10;" path="m,l7551420,r,945515l,945515,,xe" fillcolor="#168489" strokecolor="#168489" strokeweight="1pt">
                    <v:stroke joinstyle="miter"/>
                    <v:path arrowok="t" o:connecttype="custom" o:connectlocs="0,0;7610475,0;7610475,964836;0,964836;0,0" o:connectangles="0,0,0,0,0"/>
                  </v:shape>
                  <w10:wrap anchorx="page"/>
                </v:group>
              </w:pict>
            </mc:Fallback>
          </mc:AlternateContent>
        </w:r>
        <w:r w:rsidRPr="00DC2CFD">
          <w:rPr>
            <w:color w:val="FFFFFF" w:themeColor="background1"/>
          </w:rPr>
          <w:fldChar w:fldCharType="begin"/>
        </w:r>
        <w:r w:rsidRPr="00DC2CFD">
          <w:rPr>
            <w:color w:val="FFFFFF" w:themeColor="background1"/>
          </w:rPr>
          <w:instrText xml:space="preserve"> PAGE   \* MERGEFORMAT </w:instrText>
        </w:r>
        <w:r w:rsidRPr="00DC2CFD">
          <w:rPr>
            <w:color w:val="FFFFFF" w:themeColor="background1"/>
          </w:rPr>
          <w:fldChar w:fldCharType="separate"/>
        </w:r>
        <w:r w:rsidR="00CF4D42">
          <w:rPr>
            <w:noProof/>
            <w:color w:val="FFFFFF" w:themeColor="background1"/>
            <w:rtl/>
          </w:rPr>
          <w:t>3</w:t>
        </w:r>
        <w:r w:rsidRPr="00DC2CFD">
          <w:rPr>
            <w:noProof/>
            <w:color w:val="FFFFFF" w:themeColor="background1"/>
          </w:rPr>
          <w:fldChar w:fldCharType="end"/>
        </w:r>
      </w:p>
    </w:sdtContent>
  </w:sdt>
  <w:p w:rsidR="0046609B" w:rsidRPr="00DC2CFD" w:rsidRDefault="00E01A40">
    <w:pPr>
      <w:pStyle w:val="Footer"/>
      <w:rPr>
        <w:color w:val="FFFFFF" w:themeColor="background1"/>
      </w:rPr>
    </w:pPr>
    <w:r w:rsidRPr="00E01A40">
      <w:rPr>
        <w:color w:val="FFFFFF" w:themeColor="background1"/>
        <w:rtl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61CA1E19" wp14:editId="21F1945A">
              <wp:simplePos x="0" y="0"/>
              <wp:positionH relativeFrom="column">
                <wp:posOffset>971550</wp:posOffset>
              </wp:positionH>
              <wp:positionV relativeFrom="paragraph">
                <wp:posOffset>252095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01A40" w:rsidRPr="00290E2B" w:rsidRDefault="00E01A40" w:rsidP="00E01A40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290E2B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139" type="#_x0000_t202" style="position:absolute;left:0;text-align:left;margin-left:76.5pt;margin-top:19.85pt;width:123pt;height:2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" filled="f" stroked="f" strokeweight=".5pt">
              <v:textbox>
                <w:txbxContent>
                  <w:p w:rsidR="00E01A40" w:rsidRPr="00290E2B" w:rsidRDefault="00E01A40" w:rsidP="00E01A40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290E2B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Pr="00E01A40">
      <w:rPr>
        <w:color w:val="FFFFFF" w:themeColor="background1"/>
        <w:rtl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BD5106B" wp14:editId="47E3BCE6">
              <wp:simplePos x="0" y="0"/>
              <wp:positionH relativeFrom="column">
                <wp:posOffset>-752475</wp:posOffset>
              </wp:positionH>
              <wp:positionV relativeFrom="paragraph">
                <wp:posOffset>223520</wp:posOffset>
              </wp:positionV>
              <wp:extent cx="1504950" cy="304800"/>
              <wp:effectExtent l="0" t="0" r="0" b="0"/>
              <wp:wrapNone/>
              <wp:docPr id="1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0495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01A40" w:rsidRPr="002F0EB1" w:rsidRDefault="00E01A40" w:rsidP="00E01A40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</w:pPr>
                          <w:hyperlink r:id="rId1" w:history="1">
                            <w:r w:rsidRPr="0043566D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  <w:sz w:val="24"/>
                                <w:szCs w:val="28"/>
                              </w:rPr>
                              <w:t>www.dawliatraining.com</w:t>
                            </w:r>
                          </w:hyperlink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140" style="position:absolute;left:0;text-align:left;margin-left:-59.25pt;margin-top:17.6pt;width:118.5pt;height:2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" filled="f" stroked="f" strokeweight="1pt">
              <v:textbox>
                <w:txbxContent>
                  <w:p w:rsidR="00E01A40" w:rsidRPr="002F0EB1" w:rsidRDefault="00E01A40" w:rsidP="00E01A40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</w:pPr>
                    <w:hyperlink r:id="rId2" w:history="1">
                      <w:r w:rsidRPr="0043566D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  <w:sz w:val="24"/>
                          <w:szCs w:val="28"/>
                        </w:rPr>
                        <w:t>www.dawliatraining.com</w:t>
                      </w:r>
                    </w:hyperlink>
                    <w:r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06D2B034" wp14:editId="5BBE7CE7">
              <wp:simplePos x="0" y="0"/>
              <wp:positionH relativeFrom="column">
                <wp:posOffset>3981450</wp:posOffset>
              </wp:positionH>
              <wp:positionV relativeFrom="paragraph">
                <wp:posOffset>300355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01A40" w:rsidRPr="00DC31A5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E01A40" w:rsidRPr="00DC31A5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E01A40" w:rsidRPr="00DC31A5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E01A40" w:rsidRPr="00DC31A5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E01A40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E01A40" w:rsidRPr="00DC31A5" w:rsidRDefault="00E01A40" w:rsidP="00E01A4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141" style="position:absolute;left:0;text-align:left;margin-left:313.5pt;margin-top:23.65pt;width:186.95pt;height:110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" filled="f" stroked="f" strokeweight="1pt">
              <v:textbox>
                <w:txbxContent>
                  <w:p w:rsidR="00E01A40" w:rsidRPr="00DC31A5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E01A40" w:rsidRPr="00DC31A5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E01A40" w:rsidRPr="00DC31A5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E01A40" w:rsidRPr="00DC31A5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E01A40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E01A40" w:rsidRPr="00DC31A5" w:rsidRDefault="00E01A40" w:rsidP="00E01A4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4A06" w:rsidRDefault="00074A06" w:rsidP="00F53D08">
      <w:pPr>
        <w:spacing w:line="240" w:lineRule="auto"/>
      </w:pPr>
      <w:r>
        <w:separator/>
      </w:r>
    </w:p>
  </w:footnote>
  <w:footnote w:type="continuationSeparator" w:id="0">
    <w:p w:rsidR="00074A06" w:rsidRDefault="00074A06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E4514E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4001A5A3" wp14:editId="1A3C38F5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5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6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7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8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group w14:anchorId="76C80883" id="Group 2" o:spid="_x0000_s1026" alt="&quot;&quot;" style="position:absolute;margin-left:561.1pt;margin-top:0;width:612.3pt;height:792.05pt;z-index:251667456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Ariim95AkAAPw2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D90411">
    <w:pPr>
      <w:pStyle w:val="Header"/>
    </w:pPr>
    <w:r w:rsidRPr="00BC6FB1"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6843064E" wp14:editId="6E55CC8E">
              <wp:simplePos x="0" y="0"/>
              <wp:positionH relativeFrom="margin">
                <wp:posOffset>-1334770</wp:posOffset>
              </wp:positionH>
              <wp:positionV relativeFrom="paragraph">
                <wp:posOffset>-456565</wp:posOffset>
              </wp:positionV>
              <wp:extent cx="8236585" cy="2700021"/>
              <wp:effectExtent l="0" t="0" r="12065" b="24130"/>
              <wp:wrapNone/>
              <wp:docPr id="1427915141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236585" cy="2700021"/>
                        <a:chOff x="0" y="0"/>
                        <a:chExt cx="8236585" cy="2700021"/>
                      </a:xfrm>
                    </wpg:grpSpPr>
                    <wpg:grpSp>
                      <wpg:cNvPr id="1853064769" name="Group 1853064769"/>
                      <wpg:cNvGrpSpPr/>
                      <wpg:grpSpPr>
                        <a:xfrm>
                          <a:off x="268288" y="0"/>
                          <a:ext cx="7700010" cy="2700021"/>
                          <a:chOff x="268288" y="0"/>
                          <a:chExt cx="7023335" cy="2700343"/>
                        </a:xfrm>
                      </wpg:grpSpPr>
                      <wps:wsp>
                        <wps:cNvPr id="1518501991" name="Rectangle 1518501991"/>
                        <wps:cNvSpPr/>
                        <wps:spPr>
                          <a:xfrm>
                            <a:off x="404270" y="0"/>
                            <a:ext cx="6887353" cy="122251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21528376" name="Rectangle 2021528376"/>
                        <wps:cNvSpPr/>
                        <wps:spPr>
                          <a:xfrm>
                            <a:off x="5995027" y="0"/>
                            <a:ext cx="1296144" cy="2700343"/>
                          </a:xfrm>
                          <a:prstGeom prst="rect">
                            <a:avLst/>
                          </a:prstGeom>
                          <a:solidFill>
                            <a:srgbClr val="168489">
                              <a:alpha val="7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05821213" name="Rectangle 1105821213"/>
                        <wps:cNvSpPr/>
                        <wps:spPr>
                          <a:xfrm>
                            <a:off x="268288" y="1221783"/>
                            <a:ext cx="661781" cy="14325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63270975" name="Rectangle: Rounded Corners 1363270975"/>
                      <wps:cNvSpPr/>
                      <wps:spPr>
                        <a:xfrm rot="16200000" flipH="1">
                          <a:off x="4095750" y="-1440814"/>
                          <a:ext cx="45085" cy="8236585"/>
                        </a:xfrm>
                        <a:prstGeom prst="roundRect">
                          <a:avLst/>
                        </a:pr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group w14:anchorId="1C7627D8" id="Group 8" o:spid="_x0000_s1026" style="position:absolute;margin-left:-105.1pt;margin-top:-35.95pt;width:648.55pt;height:212.6pt;z-index:251672576;mso-position-horizontal-relative:margin" coordsize="82365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">
              <v:group id="Group 1853064769" o:spid="_x0000_s1027" style="position:absolute;left:2682;width:77000;height:27000" coordorigin="2682" coordsize="70233,27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">
                <v:rect id="Rectangle 1518501991" o:spid="_x0000_s1028" style="position:absolute;left:4042;width:68874;height:12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" fillcolor="#a5a5a5 [2092]" stroked="f" strokeweight="1pt">
                  <v:fill opacity="49087f"/>
                </v:rect>
                <v:rect id="Rectangle 2021528376" o:spid="_x0000_s1029" style="position:absolute;left:59950;width:12961;height:27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" fillcolor="#168489" stroked="f" strokeweight="1pt">
                  <v:fill opacity="49087f"/>
                </v:rect>
                <v:rect id="Rectangle 1105821213" o:spid="_x0000_s1030" style="position:absolute;left:2682;top:12217;width:6618;height:14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" fillcolor="#a5a5a5 [2092]" stroked="f" strokeweight="1pt">
                  <v:fill opacity="49087f"/>
                </v:rect>
              </v:group>
              <v:roundrect id="Rectangle: Rounded Corners 1363270975" o:spid="_x0000_s1031" style="position:absolute;left:40957;top:-14408;width:451;height:82365;rotation:9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" fillcolor="#168489" strokecolor="#168489" strokeweight="1pt">
                <v:stroke joinstyle="miter"/>
              </v:roundrect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C9544D7" wp14:editId="357EE39E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1551662054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rect w14:anchorId="3A31D9CC" id="Rectangle 28" o:spid="_x0000_s1026" style="position:absolute;margin-left:-71.25pt;margin-top:-36pt;width:612pt;height:11in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09B" w:rsidRDefault="0046609B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FEEF372" wp14:editId="6CFE4E74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300891480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rect w14:anchorId="1CB59379" id="Rectangle 28" o:spid="_x0000_s1026" style="position:absolute;margin-left:-71.25pt;margin-top:-36pt;width:612pt;height:11in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09B" w:rsidRDefault="0046609B">
    <w:pPr>
      <w:pStyle w:val="Header"/>
    </w:pPr>
    <w:r w:rsidRPr="00BC6FB1">
      <w:rPr>
        <w:noProof/>
      </w:rPr>
      <mc:AlternateContent>
        <mc:Choice Requires="wpg">
          <w:drawing>
            <wp:anchor distT="0" distB="0" distL="114300" distR="114300" simplePos="0" relativeHeight="251682816" behindDoc="0" locked="0" layoutInCell="1" allowOverlap="1" wp14:anchorId="7314A383" wp14:editId="79D1BDAA">
              <wp:simplePos x="0" y="0"/>
              <wp:positionH relativeFrom="margin">
                <wp:posOffset>-1334770</wp:posOffset>
              </wp:positionH>
              <wp:positionV relativeFrom="paragraph">
                <wp:posOffset>-456565</wp:posOffset>
              </wp:positionV>
              <wp:extent cx="8236585" cy="2700021"/>
              <wp:effectExtent l="0" t="0" r="12065" b="24130"/>
              <wp:wrapNone/>
              <wp:docPr id="401060902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236585" cy="2700021"/>
                        <a:chOff x="0" y="0"/>
                        <a:chExt cx="8236585" cy="2700021"/>
                      </a:xfrm>
                    </wpg:grpSpPr>
                    <wpg:grpSp>
                      <wpg:cNvPr id="728546656" name="Group 728546656"/>
                      <wpg:cNvGrpSpPr/>
                      <wpg:grpSpPr>
                        <a:xfrm>
                          <a:off x="268288" y="0"/>
                          <a:ext cx="7700010" cy="2700021"/>
                          <a:chOff x="268288" y="0"/>
                          <a:chExt cx="7023335" cy="2700343"/>
                        </a:xfrm>
                      </wpg:grpSpPr>
                      <wps:wsp>
                        <wps:cNvPr id="684437785" name="Rectangle 684437785"/>
                        <wps:cNvSpPr/>
                        <wps:spPr>
                          <a:xfrm>
                            <a:off x="404270" y="0"/>
                            <a:ext cx="6887353" cy="122251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49334200" name="Rectangle 949334200"/>
                        <wps:cNvSpPr/>
                        <wps:spPr>
                          <a:xfrm>
                            <a:off x="5995027" y="0"/>
                            <a:ext cx="1296144" cy="2700343"/>
                          </a:xfrm>
                          <a:prstGeom prst="rect">
                            <a:avLst/>
                          </a:prstGeom>
                          <a:solidFill>
                            <a:srgbClr val="168489">
                              <a:alpha val="7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81364558" name="Rectangle 1981364558"/>
                        <wps:cNvSpPr/>
                        <wps:spPr>
                          <a:xfrm>
                            <a:off x="268288" y="1221783"/>
                            <a:ext cx="661781" cy="14325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589784036" name="Rectangle: Rounded Corners 589784036"/>
                      <wps:cNvSpPr/>
                      <wps:spPr>
                        <a:xfrm rot="16200000" flipH="1">
                          <a:off x="4095750" y="-1440814"/>
                          <a:ext cx="45085" cy="8236585"/>
                        </a:xfrm>
                        <a:prstGeom prst="roundRect">
                          <a:avLst/>
                        </a:pr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group w14:anchorId="15C08D2C" id="Group 8" o:spid="_x0000_s1026" style="position:absolute;margin-left:-105.1pt;margin-top:-35.95pt;width:648.55pt;height:212.6pt;z-index:251682816;mso-position-horizontal-relative:margin" coordsize="82365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">
              <v:group id="Group 728546656" o:spid="_x0000_s1027" style="position:absolute;left:2682;width:77000;height:27000" coordorigin="2682" coordsize="70233,27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">
                <v:rect id="Rectangle 684437785" o:spid="_x0000_s1028" style="position:absolute;left:4042;width:68874;height:12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" fillcolor="#a5a5a5 [2092]" stroked="f" strokeweight="1pt">
                  <v:fill opacity="49087f"/>
                </v:rect>
                <v:rect id="Rectangle 949334200" o:spid="_x0000_s1029" style="position:absolute;left:59950;width:12961;height:27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" fillcolor="#168489" stroked="f" strokeweight="1pt">
                  <v:fill opacity="49087f"/>
                </v:rect>
                <v:rect id="Rectangle 1981364558" o:spid="_x0000_s1030" style="position:absolute;left:2682;top:12217;width:6618;height:14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" fillcolor="#a5a5a5 [2092]" stroked="f" strokeweight="1pt">
                  <v:fill opacity="49087f"/>
                </v:rect>
              </v:group>
              <v:roundrect id="Rectangle: Rounded Corners 589784036" o:spid="_x0000_s1031" style="position:absolute;left:40957;top:-14408;width:451;height:82365;rotation:9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" fillcolor="#168489" strokecolor="#168489" strokeweight="1pt">
                <v:stroke joinstyle="miter"/>
              </v:roundrect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7E66244E" wp14:editId="2F8BC6CA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1892477704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rect w14:anchorId="3C349AB5" id="Rectangle 28" o:spid="_x0000_s1026" style="position:absolute;margin-left:-71.25pt;margin-top:-36pt;width:612pt;height:11in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9" type="#_x0000_t75" style="width:399.85pt;height:373.5pt" o:bullet="t">
        <v:imagedata r:id="rId1" o:title="Picture1"/>
      </v:shape>
    </w:pict>
  </w:numPicBullet>
  <w:numPicBullet w:numPicBulletId="1">
    <w:pict>
      <v:shape id="_x0000_i1120" type="#_x0000_t75" style="width:409.5pt;height:409.5pt" o:bullet="t">
        <v:imagedata r:id="rId2" o:title="436303"/>
      </v:shape>
    </w:pict>
  </w:numPicBullet>
  <w:abstractNum w:abstractNumId="0">
    <w:nsid w:val="07C425B4"/>
    <w:multiLevelType w:val="hybridMultilevel"/>
    <w:tmpl w:val="5B542EDC"/>
    <w:lvl w:ilvl="0" w:tplc="266ED050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1D38FD"/>
    <w:multiLevelType w:val="hybridMultilevel"/>
    <w:tmpl w:val="7DB04360"/>
    <w:lvl w:ilvl="0" w:tplc="B7F01982">
      <w:start w:val="8"/>
      <w:numFmt w:val="bullet"/>
      <w:lvlText w:val=""/>
      <w:lvlPicBulletId w:val="1"/>
      <w:lvlJc w:val="left"/>
      <w:pPr>
        <w:ind w:left="510" w:hanging="510"/>
      </w:pPr>
      <w:rPr>
        <w:rFonts w:ascii="Symbol" w:eastAsia="Adobe Ming Std L" w:hAnsi="Symbol" w:hint="default"/>
        <w:color w:val="auto"/>
        <w:sz w:val="36"/>
        <w:szCs w:val="36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70AE108B"/>
    <w:multiLevelType w:val="hybridMultilevel"/>
    <w:tmpl w:val="D410F196"/>
    <w:lvl w:ilvl="0" w:tplc="42D8C848">
      <w:start w:val="8"/>
      <w:numFmt w:val="bullet"/>
      <w:lvlText w:val=""/>
      <w:lvlPicBulletId w:val="1"/>
      <w:lvlJc w:val="left"/>
      <w:pPr>
        <w:ind w:left="576" w:hanging="576"/>
      </w:pPr>
      <w:rPr>
        <w:rFonts w:ascii="Symbol" w:eastAsia="Adobe Ming Std 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1"/>
  </w:num>
  <w:num w:numId="4">
    <w:abstractNumId w:val="0"/>
  </w:num>
  <w:num w:numId="5">
    <w:abstractNumId w:val="0"/>
  </w:num>
  <w:num w:numId="6">
    <w:abstractNumId w:val="4"/>
  </w:num>
  <w:num w:numId="7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3EAD"/>
    <w:rsid w:val="00015BA6"/>
    <w:rsid w:val="000175C5"/>
    <w:rsid w:val="00017C30"/>
    <w:rsid w:val="000247F2"/>
    <w:rsid w:val="00026EBD"/>
    <w:rsid w:val="00031285"/>
    <w:rsid w:val="00040B1C"/>
    <w:rsid w:val="00052041"/>
    <w:rsid w:val="00057FFB"/>
    <w:rsid w:val="0006418D"/>
    <w:rsid w:val="000724CA"/>
    <w:rsid w:val="00074A06"/>
    <w:rsid w:val="00075B3B"/>
    <w:rsid w:val="0007723F"/>
    <w:rsid w:val="00090487"/>
    <w:rsid w:val="000B4041"/>
    <w:rsid w:val="000C4B58"/>
    <w:rsid w:val="000F65A1"/>
    <w:rsid w:val="001101A0"/>
    <w:rsid w:val="00115DE7"/>
    <w:rsid w:val="001239F5"/>
    <w:rsid w:val="0013146F"/>
    <w:rsid w:val="00146067"/>
    <w:rsid w:val="00150A53"/>
    <w:rsid w:val="00194181"/>
    <w:rsid w:val="00195C1F"/>
    <w:rsid w:val="001D1A3B"/>
    <w:rsid w:val="001D350A"/>
    <w:rsid w:val="001F0B9B"/>
    <w:rsid w:val="002021EF"/>
    <w:rsid w:val="00206D6C"/>
    <w:rsid w:val="0021196B"/>
    <w:rsid w:val="0022035D"/>
    <w:rsid w:val="00226469"/>
    <w:rsid w:val="00235BF7"/>
    <w:rsid w:val="00283647"/>
    <w:rsid w:val="0028392F"/>
    <w:rsid w:val="002A1158"/>
    <w:rsid w:val="002C1700"/>
    <w:rsid w:val="002D301E"/>
    <w:rsid w:val="002E6293"/>
    <w:rsid w:val="002F58A5"/>
    <w:rsid w:val="003000E6"/>
    <w:rsid w:val="00305CD1"/>
    <w:rsid w:val="0032182E"/>
    <w:rsid w:val="00351640"/>
    <w:rsid w:val="00351BFB"/>
    <w:rsid w:val="0035503C"/>
    <w:rsid w:val="00363F3E"/>
    <w:rsid w:val="0036611D"/>
    <w:rsid w:val="0037091C"/>
    <w:rsid w:val="00372687"/>
    <w:rsid w:val="00383BA6"/>
    <w:rsid w:val="00394039"/>
    <w:rsid w:val="00394764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3938"/>
    <w:rsid w:val="00434D3A"/>
    <w:rsid w:val="00440E77"/>
    <w:rsid w:val="00451C2C"/>
    <w:rsid w:val="004551E6"/>
    <w:rsid w:val="0046609B"/>
    <w:rsid w:val="004B21EA"/>
    <w:rsid w:val="004C02BF"/>
    <w:rsid w:val="004E7F5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724BB"/>
    <w:rsid w:val="005958B4"/>
    <w:rsid w:val="005A14EB"/>
    <w:rsid w:val="005B19EA"/>
    <w:rsid w:val="005B20FB"/>
    <w:rsid w:val="005B394D"/>
    <w:rsid w:val="005B6BA6"/>
    <w:rsid w:val="005E1791"/>
    <w:rsid w:val="005F43F4"/>
    <w:rsid w:val="00605A10"/>
    <w:rsid w:val="006062A0"/>
    <w:rsid w:val="00610759"/>
    <w:rsid w:val="00620AB0"/>
    <w:rsid w:val="00635307"/>
    <w:rsid w:val="00636A52"/>
    <w:rsid w:val="00643F60"/>
    <w:rsid w:val="00685B67"/>
    <w:rsid w:val="006A6D23"/>
    <w:rsid w:val="006A7D92"/>
    <w:rsid w:val="006B610D"/>
    <w:rsid w:val="006B6382"/>
    <w:rsid w:val="006C0B9D"/>
    <w:rsid w:val="006C3ECB"/>
    <w:rsid w:val="006E04F3"/>
    <w:rsid w:val="006E2B00"/>
    <w:rsid w:val="006F1D3A"/>
    <w:rsid w:val="006F4600"/>
    <w:rsid w:val="007067A6"/>
    <w:rsid w:val="00713FA8"/>
    <w:rsid w:val="00724E42"/>
    <w:rsid w:val="007511C6"/>
    <w:rsid w:val="00774F12"/>
    <w:rsid w:val="007900DD"/>
    <w:rsid w:val="007B5069"/>
    <w:rsid w:val="007C1E73"/>
    <w:rsid w:val="007D0B18"/>
    <w:rsid w:val="007D45C4"/>
    <w:rsid w:val="007E321C"/>
    <w:rsid w:val="007F2463"/>
    <w:rsid w:val="007F4B8E"/>
    <w:rsid w:val="00804E71"/>
    <w:rsid w:val="00806022"/>
    <w:rsid w:val="00820E6E"/>
    <w:rsid w:val="008247B4"/>
    <w:rsid w:val="00834853"/>
    <w:rsid w:val="008452D0"/>
    <w:rsid w:val="008500D7"/>
    <w:rsid w:val="008509A1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8F6AC3"/>
    <w:rsid w:val="00900F65"/>
    <w:rsid w:val="00902465"/>
    <w:rsid w:val="00956C42"/>
    <w:rsid w:val="0096391B"/>
    <w:rsid w:val="00970EC2"/>
    <w:rsid w:val="00984B17"/>
    <w:rsid w:val="00985605"/>
    <w:rsid w:val="009A0B1B"/>
    <w:rsid w:val="009A4182"/>
    <w:rsid w:val="009A62A9"/>
    <w:rsid w:val="009A6AC5"/>
    <w:rsid w:val="009B4AF8"/>
    <w:rsid w:val="009D0FBD"/>
    <w:rsid w:val="009F6370"/>
    <w:rsid w:val="00A01020"/>
    <w:rsid w:val="00A050E3"/>
    <w:rsid w:val="00A13DD8"/>
    <w:rsid w:val="00A249AA"/>
    <w:rsid w:val="00A25638"/>
    <w:rsid w:val="00A34119"/>
    <w:rsid w:val="00A4307E"/>
    <w:rsid w:val="00A43A2C"/>
    <w:rsid w:val="00A651BF"/>
    <w:rsid w:val="00A80DC9"/>
    <w:rsid w:val="00A864D0"/>
    <w:rsid w:val="00A879D7"/>
    <w:rsid w:val="00A9124F"/>
    <w:rsid w:val="00A94163"/>
    <w:rsid w:val="00AB6ABD"/>
    <w:rsid w:val="00AE3BF6"/>
    <w:rsid w:val="00B04A3D"/>
    <w:rsid w:val="00B17DD2"/>
    <w:rsid w:val="00B246E6"/>
    <w:rsid w:val="00B30CCA"/>
    <w:rsid w:val="00B35D4D"/>
    <w:rsid w:val="00B36E13"/>
    <w:rsid w:val="00B37BEB"/>
    <w:rsid w:val="00B45695"/>
    <w:rsid w:val="00B47107"/>
    <w:rsid w:val="00B57307"/>
    <w:rsid w:val="00B72FA3"/>
    <w:rsid w:val="00B85C78"/>
    <w:rsid w:val="00B9126E"/>
    <w:rsid w:val="00B9763C"/>
    <w:rsid w:val="00BC4B17"/>
    <w:rsid w:val="00BE1898"/>
    <w:rsid w:val="00BE3CCA"/>
    <w:rsid w:val="00BF1976"/>
    <w:rsid w:val="00C02D67"/>
    <w:rsid w:val="00C13BE5"/>
    <w:rsid w:val="00C23FCA"/>
    <w:rsid w:val="00C31B74"/>
    <w:rsid w:val="00C411F6"/>
    <w:rsid w:val="00C67068"/>
    <w:rsid w:val="00C75D46"/>
    <w:rsid w:val="00C769E5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4D42"/>
    <w:rsid w:val="00CF54F0"/>
    <w:rsid w:val="00CF7647"/>
    <w:rsid w:val="00D01BB0"/>
    <w:rsid w:val="00D152DE"/>
    <w:rsid w:val="00D1706C"/>
    <w:rsid w:val="00D26A0B"/>
    <w:rsid w:val="00D313B8"/>
    <w:rsid w:val="00D32D17"/>
    <w:rsid w:val="00D374CF"/>
    <w:rsid w:val="00D514BF"/>
    <w:rsid w:val="00D6468C"/>
    <w:rsid w:val="00D80F3F"/>
    <w:rsid w:val="00D86B60"/>
    <w:rsid w:val="00D90411"/>
    <w:rsid w:val="00DB7EB2"/>
    <w:rsid w:val="00DC1968"/>
    <w:rsid w:val="00DC2CFD"/>
    <w:rsid w:val="00DD042E"/>
    <w:rsid w:val="00DE265B"/>
    <w:rsid w:val="00DE38D9"/>
    <w:rsid w:val="00DF73E5"/>
    <w:rsid w:val="00E01A40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75862"/>
    <w:rsid w:val="00E90509"/>
    <w:rsid w:val="00E93EAD"/>
    <w:rsid w:val="00EA0BC7"/>
    <w:rsid w:val="00EA45AB"/>
    <w:rsid w:val="00EC0F6F"/>
    <w:rsid w:val="00EE5B34"/>
    <w:rsid w:val="00EF2182"/>
    <w:rsid w:val="00EF63CC"/>
    <w:rsid w:val="00F03305"/>
    <w:rsid w:val="00F15E72"/>
    <w:rsid w:val="00F2280D"/>
    <w:rsid w:val="00F25898"/>
    <w:rsid w:val="00F41306"/>
    <w:rsid w:val="00F472D2"/>
    <w:rsid w:val="00F53D08"/>
    <w:rsid w:val="00F657CC"/>
    <w:rsid w:val="00F66A05"/>
    <w:rsid w:val="00F67767"/>
    <w:rsid w:val="00F82E4B"/>
    <w:rsid w:val="00F91B1A"/>
    <w:rsid w:val="00FB756E"/>
    <w:rsid w:val="00FC76AF"/>
    <w:rsid w:val="00FD0BF8"/>
    <w:rsid w:val="00FD1CE8"/>
    <w:rsid w:val="00FE02DB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5BE8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CD1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link w:val="ListParagraphChar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DC196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196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1968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196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1968"/>
    <w:rPr>
      <w:rFonts w:ascii="Times New Roman" w:hAnsi="Times New Roman" w:cs="Times New Roman"/>
      <w:b/>
      <w:bCs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D90411"/>
  </w:style>
  <w:style w:type="paragraph" w:customStyle="1" w:styleId="a">
    <w:name w:val="فقرة"/>
    <w:basedOn w:val="NoSpacing"/>
    <w:link w:val="Char"/>
    <w:qFormat/>
    <w:rsid w:val="00D90411"/>
    <w:pPr>
      <w:spacing w:line="360" w:lineRule="auto"/>
      <w:jc w:val="both"/>
    </w:pPr>
    <w:rPr>
      <w:rFonts w:ascii="Adobe Arabic" w:hAnsi="Adobe Arabic" w:cs="Adobe Arabic"/>
      <w:b/>
      <w:sz w:val="36"/>
      <w:szCs w:val="36"/>
    </w:rPr>
  </w:style>
  <w:style w:type="character" w:customStyle="1" w:styleId="Char">
    <w:name w:val="فقرة Char"/>
    <w:basedOn w:val="DefaultParagraphFont"/>
    <w:link w:val="a"/>
    <w:rsid w:val="00D90411"/>
    <w:rPr>
      <w:rFonts w:ascii="Adobe Arabic" w:hAnsi="Adobe Arabic" w:cs="Adobe Arabic"/>
      <w:b/>
      <w:sz w:val="36"/>
      <w:szCs w:val="36"/>
    </w:rPr>
  </w:style>
  <w:style w:type="paragraph" w:styleId="NoSpacing">
    <w:name w:val="No Spacing"/>
    <w:uiPriority w:val="1"/>
    <w:qFormat/>
    <w:rsid w:val="00D90411"/>
    <w:pPr>
      <w:bidi/>
      <w:spacing w:after="0" w:line="240" w:lineRule="auto"/>
      <w:jc w:val="lowKashida"/>
    </w:pPr>
    <w:rPr>
      <w:rFonts w:ascii="Times New Roman" w:hAnsi="Times New Roman" w:cs="Times New Roman"/>
      <w:sz w:val="28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CD1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link w:val="ListParagraphChar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DC196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196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1968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196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1968"/>
    <w:rPr>
      <w:rFonts w:ascii="Times New Roman" w:hAnsi="Times New Roman" w:cs="Times New Roman"/>
      <w:b/>
      <w:bCs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D90411"/>
  </w:style>
  <w:style w:type="paragraph" w:customStyle="1" w:styleId="a">
    <w:name w:val="فقرة"/>
    <w:basedOn w:val="NoSpacing"/>
    <w:link w:val="Char"/>
    <w:qFormat/>
    <w:rsid w:val="00D90411"/>
    <w:pPr>
      <w:spacing w:line="360" w:lineRule="auto"/>
      <w:jc w:val="both"/>
    </w:pPr>
    <w:rPr>
      <w:rFonts w:ascii="Adobe Arabic" w:hAnsi="Adobe Arabic" w:cs="Adobe Arabic"/>
      <w:b/>
      <w:sz w:val="36"/>
      <w:szCs w:val="36"/>
    </w:rPr>
  </w:style>
  <w:style w:type="character" w:customStyle="1" w:styleId="Char">
    <w:name w:val="فقرة Char"/>
    <w:basedOn w:val="DefaultParagraphFont"/>
    <w:link w:val="a"/>
    <w:rsid w:val="00D90411"/>
    <w:rPr>
      <w:rFonts w:ascii="Adobe Arabic" w:hAnsi="Adobe Arabic" w:cs="Adobe Arabic"/>
      <w:b/>
      <w:sz w:val="36"/>
      <w:szCs w:val="36"/>
    </w:rPr>
  </w:style>
  <w:style w:type="paragraph" w:styleId="NoSpacing">
    <w:name w:val="No Spacing"/>
    <w:uiPriority w:val="1"/>
    <w:qFormat/>
    <w:rsid w:val="00D90411"/>
    <w:pPr>
      <w:bidi/>
      <w:spacing w:after="0" w:line="240" w:lineRule="auto"/>
      <w:jc w:val="lowKashida"/>
    </w:pPr>
    <w:rPr>
      <w:rFonts w:ascii="Times New Roman" w:hAnsi="Times New Roman" w:cs="Times New Roman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hyperlink" Target="http://www.dawliatraining.com/" TargetMode="External"/><Relationship Id="rId21" Type="http://schemas.openxmlformats.org/officeDocument/2006/relationships/image" Target="media/image10.png"/><Relationship Id="rId34" Type="http://schemas.openxmlformats.org/officeDocument/2006/relationships/hyperlink" Target="http://www.dawliatraining.com/" TargetMode="External"/><Relationship Id="rId42" Type="http://schemas.openxmlformats.org/officeDocument/2006/relationships/image" Target="media/image27.png"/><Relationship Id="rId47" Type="http://schemas.openxmlformats.org/officeDocument/2006/relationships/header" Target="header4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4.png"/><Relationship Id="rId40" Type="http://schemas.openxmlformats.org/officeDocument/2006/relationships/hyperlink" Target="http://www.dawliatraining.com/" TargetMode="External"/><Relationship Id="rId45" Type="http://schemas.openxmlformats.org/officeDocument/2006/relationships/hyperlink" Target="http://www.dawliatraining.com/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31" Type="http://schemas.openxmlformats.org/officeDocument/2006/relationships/image" Target="media/image20.png"/><Relationship Id="rId44" Type="http://schemas.openxmlformats.org/officeDocument/2006/relationships/hyperlink" Target="http://www.dawliatraining.com/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yperlink" Target="http://www.dawliatraining.com/" TargetMode="External"/><Relationship Id="rId43" Type="http://schemas.openxmlformats.org/officeDocument/2006/relationships/hyperlink" Target="http://www.dawliatraining.com/" TargetMode="External"/><Relationship Id="rId48" Type="http://schemas.openxmlformats.org/officeDocument/2006/relationships/footer" Target="footer3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5.png"/><Relationship Id="rId46" Type="http://schemas.openxmlformats.org/officeDocument/2006/relationships/hyperlink" Target="http://www.dawliatraining.com/" TargetMode="External"/><Relationship Id="rId20" Type="http://schemas.openxmlformats.org/officeDocument/2006/relationships/footer" Target="footer2.xml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605;&#1604;&#1601;%20&#1578;&#1593;&#1585;&#1610;&#1601;&#1610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8B97B60A-1D43-416D-8CF3-26DF74CB2C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ملف تعريفي</Template>
  <TotalTime>22</TotalTime>
  <Pages>6</Pages>
  <Words>168</Words>
  <Characters>959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user</cp:lastModifiedBy>
  <cp:revision>6</cp:revision>
  <cp:lastPrinted>2022-03-26T18:07:00Z</cp:lastPrinted>
  <dcterms:created xsi:type="dcterms:W3CDTF">2024-11-26T07:16:00Z</dcterms:created>
  <dcterms:modified xsi:type="dcterms:W3CDTF">2024-12-01T07:34:00Z</dcterms:modified>
</cp:coreProperties>
</file>